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C80701" w:rsidRDefault="002F538C" w:rsidP="00DB70BA">
      <w:pPr>
        <w:pStyle w:val="a7"/>
        <w:jc w:val="center"/>
      </w:pPr>
      <w:r w:rsidRPr="00C80701">
        <w:t xml:space="preserve">Раздел VI. </w:t>
      </w:r>
      <w:r w:rsidR="00DB70BA" w:rsidRPr="00C80701">
        <w:t>Перечень рекомендуемых мероприятий по улучшению условий труда</w:t>
      </w:r>
    </w:p>
    <w:p w:rsidR="00B3448B" w:rsidRPr="00C80701" w:rsidRDefault="00B3448B" w:rsidP="00B3448B"/>
    <w:p w:rsidR="00B3448B" w:rsidRPr="00C80701" w:rsidRDefault="00B3448B" w:rsidP="00B3448B">
      <w:pPr>
        <w:rPr>
          <w:sz w:val="20"/>
        </w:rPr>
      </w:pPr>
      <w:r w:rsidRPr="00C80701">
        <w:rPr>
          <w:sz w:val="20"/>
        </w:rPr>
        <w:t>Наименование организации:</w:t>
      </w:r>
      <w:r w:rsidRPr="00C80701">
        <w:rPr>
          <w:rStyle w:val="a9"/>
          <w:sz w:val="20"/>
        </w:rPr>
        <w:t xml:space="preserve"> </w:t>
      </w:r>
      <w:r w:rsidR="00592402">
        <w:fldChar w:fldCharType="begin"/>
      </w:r>
      <w:r w:rsidR="008216C8">
        <w:instrText xml:space="preserve"> DOCVARIABLE ceh_info \* MERGEFORMAT </w:instrText>
      </w:r>
      <w:r w:rsidR="00592402">
        <w:fldChar w:fldCharType="separate"/>
      </w:r>
      <w:r w:rsidR="00C96431" w:rsidRPr="00C96431">
        <w:rPr>
          <w:rStyle w:val="a9"/>
          <w:sz w:val="20"/>
        </w:rPr>
        <w:t xml:space="preserve"> Общество с ограниченной ответственностью «</w:t>
      </w:r>
      <w:proofErr w:type="gramStart"/>
      <w:r w:rsidR="00C96431" w:rsidRPr="00C96431">
        <w:rPr>
          <w:rStyle w:val="a9"/>
          <w:sz w:val="20"/>
        </w:rPr>
        <w:t>Челябинский</w:t>
      </w:r>
      <w:proofErr w:type="gramEnd"/>
      <w:r w:rsidR="00C96431" w:rsidRPr="00C96431">
        <w:rPr>
          <w:rStyle w:val="a9"/>
          <w:sz w:val="20"/>
        </w:rPr>
        <w:t xml:space="preserve"> тракторный </w:t>
      </w:r>
      <w:proofErr w:type="spellStart"/>
      <w:r w:rsidR="00C96431" w:rsidRPr="00C96431">
        <w:rPr>
          <w:rStyle w:val="a9"/>
          <w:sz w:val="20"/>
        </w:rPr>
        <w:t>завод-УРАЛТРАК</w:t>
      </w:r>
      <w:proofErr w:type="spellEnd"/>
      <w:r w:rsidR="00C96431" w:rsidRPr="00C96431">
        <w:rPr>
          <w:rStyle w:val="a9"/>
          <w:sz w:val="20"/>
        </w:rPr>
        <w:t xml:space="preserve">» </w:t>
      </w:r>
      <w:r w:rsidR="00592402">
        <w:fldChar w:fldCharType="end"/>
      </w:r>
      <w:r w:rsidRPr="00C80701">
        <w:rPr>
          <w:rStyle w:val="a9"/>
          <w:sz w:val="20"/>
        </w:rPr>
        <w:t> </w:t>
      </w:r>
    </w:p>
    <w:p w:rsidR="00DB70BA" w:rsidRPr="00C80701" w:rsidRDefault="00DB70BA" w:rsidP="00DB70BA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89"/>
        <w:gridCol w:w="3429"/>
        <w:gridCol w:w="2551"/>
        <w:gridCol w:w="2127"/>
        <w:gridCol w:w="2558"/>
        <w:gridCol w:w="1309"/>
      </w:tblGrid>
      <w:tr w:rsidR="00DB70BA" w:rsidRPr="00C80701" w:rsidTr="008E2D12">
        <w:trPr>
          <w:jc w:val="center"/>
        </w:trPr>
        <w:tc>
          <w:tcPr>
            <w:tcW w:w="3589" w:type="dxa"/>
            <w:vAlign w:val="center"/>
          </w:tcPr>
          <w:p w:rsidR="00DB70BA" w:rsidRPr="00C80701" w:rsidRDefault="00DB70BA" w:rsidP="00DB70BA">
            <w:pPr>
              <w:pStyle w:val="aa"/>
            </w:pPr>
            <w:bookmarkStart w:id="0" w:name="main_table"/>
            <w:bookmarkEnd w:id="0"/>
            <w:r w:rsidRPr="00C80701">
              <w:t>Наименование структурного подразделения, рабочего места</w:t>
            </w:r>
          </w:p>
        </w:tc>
        <w:tc>
          <w:tcPr>
            <w:tcW w:w="3429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Наименование мероприятия</w:t>
            </w:r>
          </w:p>
        </w:tc>
        <w:tc>
          <w:tcPr>
            <w:tcW w:w="2551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Цель мероприятия</w:t>
            </w:r>
          </w:p>
        </w:tc>
        <w:tc>
          <w:tcPr>
            <w:tcW w:w="2127" w:type="dxa"/>
            <w:vAlign w:val="center"/>
          </w:tcPr>
          <w:p w:rsidR="00DB70BA" w:rsidRPr="00C80701" w:rsidRDefault="008B4051" w:rsidP="00DB70BA">
            <w:pPr>
              <w:pStyle w:val="aa"/>
            </w:pPr>
            <w:r w:rsidRPr="00C80701">
              <w:t>Срок</w:t>
            </w:r>
            <w:r w:rsidRPr="00C80701">
              <w:br/>
            </w:r>
            <w:r w:rsidR="00DB70BA" w:rsidRPr="00C80701">
              <w:t>выполнения</w:t>
            </w:r>
          </w:p>
        </w:tc>
        <w:tc>
          <w:tcPr>
            <w:tcW w:w="2558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Структурные подразделения, привлекаемые для выполнения</w:t>
            </w:r>
          </w:p>
        </w:tc>
        <w:tc>
          <w:tcPr>
            <w:tcW w:w="1309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Отметка о выполнении</w:t>
            </w:r>
          </w:p>
        </w:tc>
      </w:tr>
    </w:tbl>
    <w:p w:rsidR="00F4013F" w:rsidRPr="00F4013F" w:rsidRDefault="00F4013F">
      <w:pPr>
        <w:rPr>
          <w:sz w:val="2"/>
          <w:szCs w:val="2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0"/>
        <w:gridCol w:w="3408"/>
        <w:gridCol w:w="2541"/>
        <w:gridCol w:w="2150"/>
        <w:gridCol w:w="2751"/>
        <w:gridCol w:w="1123"/>
      </w:tblGrid>
      <w:tr w:rsidR="00DB70BA" w:rsidRPr="00C80701" w:rsidTr="002B2574">
        <w:trPr>
          <w:tblHeader/>
          <w:jc w:val="center"/>
        </w:trPr>
        <w:tc>
          <w:tcPr>
            <w:tcW w:w="3590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1</w:t>
            </w:r>
          </w:p>
        </w:tc>
        <w:tc>
          <w:tcPr>
            <w:tcW w:w="3408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2</w:t>
            </w:r>
          </w:p>
        </w:tc>
        <w:tc>
          <w:tcPr>
            <w:tcW w:w="2541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3</w:t>
            </w:r>
          </w:p>
        </w:tc>
        <w:tc>
          <w:tcPr>
            <w:tcW w:w="2150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4</w:t>
            </w:r>
          </w:p>
        </w:tc>
        <w:tc>
          <w:tcPr>
            <w:tcW w:w="2751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5</w:t>
            </w:r>
          </w:p>
        </w:tc>
        <w:tc>
          <w:tcPr>
            <w:tcW w:w="1123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6</w:t>
            </w:r>
          </w:p>
        </w:tc>
      </w:tr>
      <w:tr w:rsidR="00C96431" w:rsidRPr="00C80701" w:rsidTr="002B2574">
        <w:trPr>
          <w:jc w:val="center"/>
        </w:trPr>
        <w:tc>
          <w:tcPr>
            <w:tcW w:w="3590" w:type="dxa"/>
            <w:vAlign w:val="center"/>
          </w:tcPr>
          <w:p w:rsidR="00C96431" w:rsidRPr="00C96431" w:rsidRDefault="00C96431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13.1302. Цех стального и чугунного литья</w:t>
            </w:r>
          </w:p>
        </w:tc>
        <w:tc>
          <w:tcPr>
            <w:tcW w:w="3408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</w:tr>
      <w:tr w:rsidR="00C96431" w:rsidRPr="00C80701" w:rsidTr="002B2574">
        <w:trPr>
          <w:jc w:val="center"/>
        </w:trPr>
        <w:tc>
          <w:tcPr>
            <w:tcW w:w="3590" w:type="dxa"/>
            <w:vAlign w:val="center"/>
          </w:tcPr>
          <w:p w:rsidR="00C96431" w:rsidRPr="00C96431" w:rsidRDefault="00C96431" w:rsidP="00C96431">
            <w:pPr>
              <w:pStyle w:val="aa"/>
              <w:rPr>
                <w:i/>
              </w:rPr>
            </w:pPr>
            <w:r>
              <w:rPr>
                <w:i/>
              </w:rPr>
              <w:t>0108. Землеприготовительный участок</w:t>
            </w:r>
          </w:p>
        </w:tc>
        <w:tc>
          <w:tcPr>
            <w:tcW w:w="3408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13.1302.0108.01</w:t>
            </w:r>
            <w:proofErr w:type="gramStart"/>
            <w:r>
              <w:t>А</w:t>
            </w:r>
            <w:proofErr w:type="gramEnd"/>
            <w:r>
              <w:t xml:space="preserve">(13.1302.0108.02А; 13.1302.0108.03А; 13.1302.0108.04А; 13.1302.0108.05А; 13.1302.0108.06А; 13.1302.0108.07А; 13.1302.0108.08А). </w:t>
            </w:r>
            <w:proofErr w:type="spellStart"/>
            <w:r>
              <w:t>Земледел</w:t>
            </w:r>
            <w:proofErr w:type="spellEnd"/>
          </w:p>
        </w:tc>
        <w:tc>
          <w:tcPr>
            <w:tcW w:w="3408" w:type="dxa"/>
            <w:vAlign w:val="center"/>
          </w:tcPr>
          <w:p w:rsidR="00896335" w:rsidRPr="00C80701" w:rsidRDefault="00896335" w:rsidP="00DB70BA">
            <w:pPr>
              <w:pStyle w:val="aa"/>
            </w:pPr>
            <w:r>
              <w:t>Применение сре</w:t>
            </w:r>
            <w:proofErr w:type="gramStart"/>
            <w:r>
              <w:t>дств зв</w:t>
            </w:r>
            <w:proofErr w:type="gramEnd"/>
            <w:r>
              <w:t>укопоглощения</w:t>
            </w:r>
          </w:p>
        </w:tc>
        <w:tc>
          <w:tcPr>
            <w:tcW w:w="2541" w:type="dxa"/>
            <w:vAlign w:val="center"/>
          </w:tcPr>
          <w:p w:rsidR="00896335" w:rsidRPr="00C80701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  <w:p w:rsidR="00896335" w:rsidRDefault="00896335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13.1302.0108.09. Мастер участка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</w:t>
            </w:r>
            <w:proofErr w:type="gramStart"/>
            <w:r>
              <w:t>дств зв</w:t>
            </w:r>
            <w:proofErr w:type="gramEnd"/>
            <w:r>
              <w:t>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0200. Плавильный участок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13.1302.0200.10А(13.1302.0200.11А; 13.1302.0200.12А; 13.1302.0200.13А; 13.1302.0200.14А; 13.1302.0200.15А; 13.1302.0200.16А; 13.1302.0200.17А; 13.1302.0200.18А; 13.1302.0200.19А; 13.1302.0200.20А; 13.1302.0200.21А; </w:t>
            </w:r>
            <w:r>
              <w:lastRenderedPageBreak/>
              <w:t>13.1302.0200.22А; 13.1302.0200.23А). Заливщик металла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Микроклимат: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13.1302.0200.24. Кладовщик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13.1302.0200.25. Контролер лома и отходов металла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13.1302.0200.26А(13.1302.0200.27А). Мастер участка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13.1302.0200.28. Начальник участка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Усовершенствовать систему </w:t>
            </w:r>
            <w:r>
              <w:lastRenderedPageBreak/>
              <w:t>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Снижение концентрации </w:t>
            </w:r>
            <w:r>
              <w:lastRenderedPageBreak/>
              <w:t xml:space="preserve">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lastRenderedPageBreak/>
              <w:t xml:space="preserve">13.1302.0200.29А(13.1302.0200.30А; 13.1302.0200.31А; 13.1302.0200.32А). </w:t>
            </w:r>
            <w:proofErr w:type="spellStart"/>
            <w:r>
              <w:t>Огнеупорщик</w:t>
            </w:r>
            <w:proofErr w:type="spellEnd"/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времени воздействия фактора </w:t>
            </w:r>
            <w:proofErr w:type="spellStart"/>
            <w:r>
              <w:t>нгревающего</w:t>
            </w:r>
            <w:proofErr w:type="spellEnd"/>
            <w:r>
              <w:t xml:space="preserve"> микроклимата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13.1302.0200.33А(13.1302.0200.34А). </w:t>
            </w:r>
            <w:proofErr w:type="spellStart"/>
            <w:r>
              <w:t>Пирометрист</w:t>
            </w:r>
            <w:proofErr w:type="spellEnd"/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13.1302.0200.35А(13.1302.0200.36А; 13.1302.0200.37А). Плавильщик металла и сплавов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Разработать мероприятия по режиму </w:t>
            </w:r>
            <w:r>
              <w:lastRenderedPageBreak/>
              <w:t>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Соблюдение требований </w:t>
            </w:r>
            <w:r>
              <w:lastRenderedPageBreak/>
              <w:t xml:space="preserve">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13.1302.0200.38А(13.1302.0200.39А; 13.1302.0200.40А; 13.1302.0200.41А). Подручный сталевара электропечи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13.1302.0200.42А(13.1302.0200.43А; 13.1302.0200.44А). </w:t>
            </w:r>
            <w:proofErr w:type="spellStart"/>
            <w:r>
              <w:t>Пультовщик</w:t>
            </w:r>
            <w:proofErr w:type="spellEnd"/>
            <w:r>
              <w:t xml:space="preserve"> электроплавильной печи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13.1302.0200.45. Распределитель работ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13.1302.0200.46А(13.1302.0200.47А; 13.1302.0200.48А; 13.1302.0200.49А). </w:t>
            </w:r>
            <w:r>
              <w:lastRenderedPageBreak/>
              <w:t>Сталевар электропечи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13.1302.0200.50. Старший мастер участка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13.1302.0200.51А(13.1302.0200.52А). </w:t>
            </w:r>
            <w:proofErr w:type="spellStart"/>
            <w:r>
              <w:t>Шихтовщик</w:t>
            </w:r>
            <w:proofErr w:type="spellEnd"/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0302. Модельно-опочный участок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13.1302.0302.53А(13.1302.0302.54А). Сверловщик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13.1302.0302.55А(13.1302.0302.56А; </w:t>
            </w:r>
            <w:r>
              <w:lastRenderedPageBreak/>
              <w:t>13.1302.0302.57А). Слесарь-ремонтник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Применение средств </w:t>
            </w:r>
            <w:r>
              <w:lastRenderedPageBreak/>
              <w:t>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13.1302.0302.58. Старший мастер участка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13.1302.0302.59. Электросварщик ручной сварки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0304. Стержневой участок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13.1302.0304.60А(13.1302.0304.61А; 13.1302.0304.62А; 13.1302.0304.63А; 13.1302.0304.64А). </w:t>
            </w:r>
            <w:proofErr w:type="spellStart"/>
            <w:r>
              <w:t>Земледел</w:t>
            </w:r>
            <w:proofErr w:type="spellEnd"/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13.1302.0304.65А(13.1302.0304.66А; 13.1302.0304.67А). Изготовитель каркасов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13.1302.0304.68А(13.1302.0304.69А; 13.1302.0304.70А; 13.1302.0304.71А). </w:t>
            </w:r>
            <w:r>
              <w:lastRenderedPageBreak/>
              <w:t>Мастер участка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13.1302.0304.72. Начальник участка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13.1302.0304.73А(13.1302.0304.74А; 13.1302.0304.75А; 13.1302.0304.76А; 13.1302.0304.77А; 13.1302.0304.78А; 13.1302.0304.79А; 13.1302.0304.80А; 13.1302.0304.81А; 13.1302.0304.82А; 13.1302.0304.83А; 13.1302.0304.84А; 13.1302.0304.85А; 13.1302.0304.86А; 13.1302.0304.87А; 13.1302.0304.88А; 13.1302.0304.89А; 13.1302.0304.90А; 13.1302.0304.91А; 13.1302.0304.92А; 13.1302.0304.93А). Стерженщик машинной формовки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13.1302.0304.94А(13.1302.0304.95А; 13.1302.0304.96А; 13.1302.0304.97А). Стерженщик машинной формовки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13.1302.0304.98А(13.1302.0304.99А; 13.1302.0304.100А; 13.1302.0304.101А; 13.1302.0304.102А; 13.1302.0304.103А; 13.1302.0304.104А; 13.1302.0304.105А; 13.1302.0304.106А; 13.1302.0304.107А; 13.1302.0304.108А). Стерженщик ручной формовки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13.1302.0304.109. Сушильщик стержней, форм и формовочных материалов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0306. Формовочный участок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13.1302.0306.110А(13.1302.0306.111А; 13.1302.0306.112А; 13.1302.0306.113А; 13.1302.0306.114А; 13.1302.0306.115А; 13.1302.0306.116А). Выбивальщик отливок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13.1302.0306.117А(13.1302.0306.118А; 13.1302.0306.119А). </w:t>
            </w:r>
            <w:proofErr w:type="spellStart"/>
            <w:r>
              <w:t>Земледел</w:t>
            </w:r>
            <w:proofErr w:type="spellEnd"/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13.1302.0306.120. Комплектовщик моделей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13.1302.0306.121А(13.1302.0306.122А; 13.1302.0306.123А; 13.1302.0306.124А). Мастер участка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13.1302.0306.125. Начальник участка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Усовершенствовать систему </w:t>
            </w:r>
            <w:r>
              <w:lastRenderedPageBreak/>
              <w:t>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Снижение концентрации </w:t>
            </w:r>
            <w:r>
              <w:lastRenderedPageBreak/>
              <w:t xml:space="preserve">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lastRenderedPageBreak/>
              <w:t>13.1302.0306.126. Распределитель работ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13.1302.0306.127. Смазчик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13.1302.0306.128. Уборщик в литейных цехах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13.1302.0306.129А(13.1302.0306.130А; 13.1302.0306.131А; 13.1302.0306.132А; 13.1302.0306.133А). Уборщик горелой земли в туннелях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13.1302.0306.134А(13.1302.0306.135А; 13.1302.0306.136А; 13.1302.0306.137А; 13.1302.0306.138А; 13.1302.0306.139А; 13.1302.0306.140А; 13.1302.0306.141А; 13.1302.0306.142А; 13.1302.0306.143А; 13.1302.0306.144А; 13.1302.0306.145А; 13.1302.0306.146А; 13.1302.0306.147А; 13.1302.0306.148А; 13.1302.0306.149А; 13.1302.0306.150А; 13.1302.0306.151А; 13.1302.0306.152А; 13.1302.0306.153А; 13.1302.0306.154А; 13.1302.0306.155А; </w:t>
            </w:r>
            <w:r>
              <w:lastRenderedPageBreak/>
              <w:t>13.1302.0306.156А; 13.1302.0306.157А; 13.1302.0306.158А; 13.1302.0306.159А; 13.1302.0306.160А; 13.1302.0306.161А; 13.1302.0306.162А; 13.1302.0306.163А; 13.1302.0306.164А; 13.1302.0306.165А; 13.1302.0306.166А; 13.1302.0306.167А; 13.1302.0306.168А; 13.1302.0306.169А; 13.1302.0306.170А; 13.1302.0306.171А; 13.1302.0306.172А; 13.1302.0306.173А; 13.1302.0306.174А; 13.1302.0306.175А; 13.1302.0306.176А). Формовщик машинной формовки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0307. Обрубной участок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13.1302.0307.177А(13.1302.0307.178А). Газорезчик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13.1302.0307.179А(13.1302.0307.180А; 13.1302.0307.181А; 13.1302.0307.182А; 13.1302.0307.183А; 13.1302.0307.184А; 13.1302.0307.185А). Грузчик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13.1302.0307.186А(13.1302.0307.187А; 13.1302.0307.188А; 13.1302.0307.189А). Мастер участка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Организовать рациональные режимы </w:t>
            </w:r>
            <w:r>
              <w:lastRenderedPageBreak/>
              <w:t>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13.1302.0307.190А(13.1302.0307.191А; 13.1302.0307.192А). </w:t>
            </w:r>
            <w:proofErr w:type="spellStart"/>
            <w:r>
              <w:t>Наждачник</w:t>
            </w:r>
            <w:proofErr w:type="spellEnd"/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13.1302.0307.193. Начальник участка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13.1302.0307.194А(13.1302.0307.195А; 13.1302.0307.196А; 13.1302.0307.197А; 13.1302.0307.198А; 13.1302.0307.199А; 13.1302.0307.200А; 13.1302.0307.201А; 13.1302.0307.202А; 13.1302.0307.203А; 13.1302.0307.204А; 13.1302.0307.205А; 13.1302.0307.206А; 13.1302.0307.207А; 13.1302.0307.208А; 13.1302.0307.209А; 13.1302.0307.210А; 13.1302.0307.211А; 13.1302.0307.212А; 13.1302.0307.213А; 13.1302.0307.214А; 13.1302.0307.215А; 13.1302.0307.216А; 13.1302.0307.217А; 13.1302.0307.218А). Обрубщик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lastRenderedPageBreak/>
              <w:t>13.1302.0307.220А(13.1302.0307.221А). Транспортировщик в литейном производстве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  <w:p w:rsidR="00896335" w:rsidRDefault="00896335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13.1302.0307.222. Уборщик в литейных цехах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13.1302.0307.223А(13.1302.0307.224А). Чистильщик металла, отливок, изделий и деталей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13.1302.0307.225. Электрогазосварщик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13.1302.0307.226. Электросварщик ручной сварки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Применение средств </w:t>
            </w:r>
            <w:r>
              <w:lastRenderedPageBreak/>
              <w:t>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0318. Обрубной участок стального литья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13.1302.0318.227А(13.1302.0318.228А; 13.1302.0318.229А). Стерженщик машинной формовки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13.1302.0318.230А(13.1302.0318.231А). Стерженщик ручной формовки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13.1302.0318.232. Формовщик машинной формовки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0323. Стержневой участок чугунного литья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lastRenderedPageBreak/>
              <w:t>13.1302.0323.233А(13.1302.0323.234А; 13.1302.0323.235А). Формовщик машинной формовки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13.1302.0323.236. Чистильщик металла, отливок, изделий и деталей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13.1302.0323.237. Электросварщик ручной сварки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0316. Формовочный участок стального литья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13.1302.0316.238А(13.1302.0316.239А; 13.1302.0316.240А). Обрубщик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</w:t>
            </w:r>
            <w:r>
              <w:lastRenderedPageBreak/>
              <w:t xml:space="preserve">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lastRenderedPageBreak/>
              <w:t>13.1302.0316.241. Стерженщик машинной формовки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0322. Формовочный участок чугунного литья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13.1302.0322.242А(13.1302.0322.243А). Формовщик машинной формовки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1410. Окрасочно-малярный участок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13.1302.1410.244А(13.1302.1410.245А). Маляр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13.1302.1410.246. Мастер участка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13.1302.1410.247А(13.1302.1410.248А). Машинист крана (крановщик)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13.1302.1410.249А(13.1302.1410.250А; 13.1302.1410.251А). Стропальщик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1700. Управление заводами (производствами, цехами)(директора, начальники цехов, отделов, сменные начальники, заместители)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13.1302.1700.252. Начальник цеха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13.1302.1700.253. Заместитель начальника цеха по производству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13.1302.1700.254. Заместитель начальника цеха по подготовке производства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3101. Производственно-диспетчерское бюро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13.1302.3101.256. Главный специалист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13.1302.3101.260. Инженер по подготовке производства 1 категории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13.1302.3101.261. Начальник бюро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4200. Участок механика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13.1302.4200.262А(13.1302.4200.263А; </w:t>
            </w:r>
            <w:r>
              <w:lastRenderedPageBreak/>
              <w:t>13.1302.4200.264А; 13.1302.4200.265А; 13.1302.4200.266А; 13.1302.4200.267А). Мастер по ремонту оборудования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Применение средств </w:t>
            </w:r>
            <w:r>
              <w:lastRenderedPageBreak/>
              <w:t>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13.1302.4200.268А(13.1302.4200.269А; 13.1302.4200.270А; 13.1302.4200.271А; 13.1302.4200.272А; 13.1302.4200.273А; 13.1302.4200.274А; 13.1302.4200.275А; 13.1302.4200.276А; 13.1302.4200.277А; 13.1302.4200.278А; 13.1302.4200.279А; 13.1302.4200.280А; 13.1302.4200.281А; 13.1302.4200.282А; 13.1302.4200.283А; 13.1302.4200.284А; 13.1302.4200.285А; 13.1302.4200.286А; 13.1302.4200.287А). Машинист крана (крановщик)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вентиляции. 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зоны. 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13.1302.4200.288. Механик цеха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13.1302.4200.289А(13.1302.4200.290А; 13.1302.4200.291А). Слесарь-ремонтник (Формовочный участок)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13.1302.4200.292А(13.1302.4200.293А). Слесарь-ремонтник (Плавильный участок)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13.1302.4200.294А(13.1302.4200.295А; 13.1302.4200.296А). Слесарь-ремонтник (Стержневой участок)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13.1302.4200.297. Слесарь-ремонтник (Обрубной участок)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13.1302.4200.298А(13.1302.4200.299А). Слесарь-ремонтник (ремонт кранов)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5200. Участок энергетика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13.1302.5200.300А(13.1302.5200.301А). Мастер по ремонту оборудования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13.1302.5200.302. Распределитель </w:t>
            </w:r>
            <w:r>
              <w:lastRenderedPageBreak/>
              <w:t>работ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Усовершенствовать систему </w:t>
            </w:r>
            <w:r>
              <w:lastRenderedPageBreak/>
              <w:t>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Снижение концентрации </w:t>
            </w:r>
            <w:r>
              <w:lastRenderedPageBreak/>
              <w:t xml:space="preserve">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lastRenderedPageBreak/>
              <w:t>13.1302.5200.303А(13.1302.5200.304А; 13.1302.5200.305А; 13.1302.5200.306А; 13.1302.5200.307А; 13.1302.5200.308А; 13.1302.5200.309А; 13.1302.5200.310А; 13.1302.5200.311А; 13.1302.5200.312А). Слесарь-ремонтник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13.1302.5200.313А(13.1302.5200.314А; 13.1302.5200.315А). Слесарь-сантехник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13.1302.5200.316. Энергетик цеха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13.1302.5200.317А(13.1302.5200.318А). Электромонтер по ремонту и обслуживанию электрооборудования (</w:t>
            </w:r>
            <w:proofErr w:type="spellStart"/>
            <w:r>
              <w:t>Пескосклад</w:t>
            </w:r>
            <w:proofErr w:type="spellEnd"/>
            <w:r>
              <w:t>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13.1302.5200.319А(13.1302.5200.320А; 13.1302.5200.321А; 13.1302.5200.322А). Электромонтер по ремонту и обслуживанию </w:t>
            </w:r>
            <w:r>
              <w:lastRenderedPageBreak/>
              <w:t>электрооборудования (Обрубочный участок)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13.1302.5200.323А(13.1302.5200.324А; 13.1302.5200.325А). Электромонтер по ремонту и обслуживанию электрооборудования (Формовочный участок)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13.1302.5200.326А(13.1302.5200.327А; 13.1302.5200.328А; 13.1302.5200.329А). Электромонтер по ремонту и обслуживанию электрооборудования (Ремонт кранов)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13.1302.5200.330А(13.1302.5200.331А; 13.1302.5200.332А). Электромонтер по ремонту и обслуживанию электрооборудования (Плавильный участок)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13.1302.5200.333А(13.1302.5200.334А). Электромонтер по ремонту и обслуживанию электрооборудования (линия АФЛ)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Организовать рациональные режимы </w:t>
            </w:r>
            <w:r>
              <w:lastRenderedPageBreak/>
              <w:t>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13.1302.5200.335. Электромонтер по ремонту и обслуживанию электрооборудования (Стержневой участок)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5219. Участок хозяйственного обеспечения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13.1302.5219.336. Грузчик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13.1302.5219.339. Уборщик производственных и служебных помещений (Цех)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13.1302.5219.340А(13.1302.5219.341А; 13.1302.5219.342А; 13.1302.5219.343А; 13.1302.5219.344А; 13.1302.5219.345А; 13.1302.5219.346А; 13.1302.5219.347А; 13.1302.5219.348А; 13.1302.5219.349А; 13.1302.5219.350А; 13.1302.5219.351А; 13.1302.5219.352А).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7954. Бюро технологической подготовки производства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13.1302.7954.353. Начальник бюро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Усовершенствовать систему </w:t>
            </w:r>
            <w:r>
              <w:lastRenderedPageBreak/>
              <w:t>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Снижение концентрации </w:t>
            </w:r>
            <w:r>
              <w:lastRenderedPageBreak/>
              <w:t xml:space="preserve">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13.1302.7954.354. Инженер-технолог 2 категории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13.1302.7954.355. Ведущий инженер-технолог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E0406A" w:rsidRPr="00E0406A" w:rsidTr="002B2574">
        <w:trPr>
          <w:tblHeader/>
          <w:jc w:val="center"/>
        </w:trPr>
        <w:tc>
          <w:tcPr>
            <w:tcW w:w="3590" w:type="dxa"/>
            <w:vAlign w:val="center"/>
          </w:tcPr>
          <w:p w:rsidR="00E0406A" w:rsidRPr="00E0406A" w:rsidRDefault="00E0406A" w:rsidP="00C96431">
            <w:pPr>
              <w:pStyle w:val="aa"/>
            </w:pPr>
            <w:r w:rsidRPr="00E0406A">
              <w:t>1</w:t>
            </w:r>
          </w:p>
        </w:tc>
        <w:tc>
          <w:tcPr>
            <w:tcW w:w="3408" w:type="dxa"/>
            <w:vAlign w:val="center"/>
          </w:tcPr>
          <w:p w:rsidR="00E0406A" w:rsidRPr="00E0406A" w:rsidRDefault="00E0406A" w:rsidP="00DB70BA">
            <w:pPr>
              <w:pStyle w:val="aa"/>
            </w:pPr>
            <w:r w:rsidRPr="00E0406A">
              <w:t>2</w:t>
            </w:r>
          </w:p>
        </w:tc>
        <w:tc>
          <w:tcPr>
            <w:tcW w:w="2541" w:type="dxa"/>
            <w:vAlign w:val="center"/>
          </w:tcPr>
          <w:p w:rsidR="00E0406A" w:rsidRPr="00E0406A" w:rsidRDefault="00E0406A" w:rsidP="00DB70BA">
            <w:pPr>
              <w:pStyle w:val="aa"/>
            </w:pPr>
            <w:r w:rsidRPr="00E0406A">
              <w:t>3</w:t>
            </w:r>
          </w:p>
        </w:tc>
        <w:tc>
          <w:tcPr>
            <w:tcW w:w="2150" w:type="dxa"/>
            <w:vAlign w:val="center"/>
          </w:tcPr>
          <w:p w:rsidR="00E0406A" w:rsidRPr="00E0406A" w:rsidRDefault="00E0406A" w:rsidP="00DB70BA">
            <w:pPr>
              <w:pStyle w:val="aa"/>
            </w:pPr>
            <w:r w:rsidRPr="00E0406A">
              <w:t>4</w:t>
            </w:r>
          </w:p>
        </w:tc>
        <w:tc>
          <w:tcPr>
            <w:tcW w:w="2751" w:type="dxa"/>
            <w:vAlign w:val="center"/>
          </w:tcPr>
          <w:p w:rsidR="00E0406A" w:rsidRPr="00E0406A" w:rsidRDefault="00E0406A" w:rsidP="00DB70BA">
            <w:pPr>
              <w:pStyle w:val="aa"/>
            </w:pPr>
            <w:r w:rsidRPr="00E0406A">
              <w:t>5</w:t>
            </w:r>
          </w:p>
        </w:tc>
        <w:tc>
          <w:tcPr>
            <w:tcW w:w="1123" w:type="dxa"/>
            <w:vAlign w:val="center"/>
          </w:tcPr>
          <w:p w:rsidR="00E0406A" w:rsidRPr="00E0406A" w:rsidRDefault="00E0406A" w:rsidP="00DB70BA">
            <w:pPr>
              <w:pStyle w:val="aa"/>
            </w:pPr>
            <w:r w:rsidRPr="00E0406A">
              <w:t>6</w:t>
            </w:r>
          </w:p>
        </w:tc>
      </w:tr>
      <w:tr w:rsidR="00C96431" w:rsidRPr="00C80701" w:rsidTr="002B2574">
        <w:trPr>
          <w:jc w:val="center"/>
        </w:trPr>
        <w:tc>
          <w:tcPr>
            <w:tcW w:w="3590" w:type="dxa"/>
            <w:vAlign w:val="center"/>
          </w:tcPr>
          <w:p w:rsidR="00C96431" w:rsidRPr="00C96431" w:rsidRDefault="00C96431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13.1303. Цех точного и цветного литья</w:t>
            </w:r>
          </w:p>
        </w:tc>
        <w:tc>
          <w:tcPr>
            <w:tcW w:w="3408" w:type="dxa"/>
            <w:vAlign w:val="center"/>
          </w:tcPr>
          <w:p w:rsidR="00C96431" w:rsidRDefault="00C96431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96431" w:rsidRDefault="00C96431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</w:tr>
      <w:tr w:rsidR="00C96431" w:rsidRPr="00C80701" w:rsidTr="002B2574">
        <w:trPr>
          <w:jc w:val="center"/>
        </w:trPr>
        <w:tc>
          <w:tcPr>
            <w:tcW w:w="3590" w:type="dxa"/>
            <w:vAlign w:val="center"/>
          </w:tcPr>
          <w:p w:rsidR="00C96431" w:rsidRPr="00C96431" w:rsidRDefault="00C96431" w:rsidP="00C96431">
            <w:pPr>
              <w:pStyle w:val="aa"/>
              <w:rPr>
                <w:i/>
              </w:rPr>
            </w:pPr>
            <w:r>
              <w:rPr>
                <w:i/>
              </w:rPr>
              <w:t>0208. </w:t>
            </w:r>
            <w:proofErr w:type="spellStart"/>
            <w:r>
              <w:rPr>
                <w:i/>
              </w:rPr>
              <w:t>Плавильно-заливочный</w:t>
            </w:r>
            <w:proofErr w:type="spellEnd"/>
            <w:r>
              <w:rPr>
                <w:i/>
              </w:rPr>
              <w:t xml:space="preserve"> участок алюминиевого и </w:t>
            </w:r>
            <w:proofErr w:type="spellStart"/>
            <w:r>
              <w:rPr>
                <w:i/>
              </w:rPr>
              <w:t>спц.видов</w:t>
            </w:r>
            <w:proofErr w:type="spellEnd"/>
            <w:r>
              <w:rPr>
                <w:i/>
              </w:rPr>
              <w:t xml:space="preserve"> литья</w:t>
            </w:r>
          </w:p>
        </w:tc>
        <w:tc>
          <w:tcPr>
            <w:tcW w:w="3408" w:type="dxa"/>
            <w:vAlign w:val="center"/>
          </w:tcPr>
          <w:p w:rsidR="00C96431" w:rsidRDefault="00C96431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96431" w:rsidRDefault="00C96431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13.1303.0208.01. Выбивальщик отливок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13.1303.0208.02А(13.1303.0208.03А; 13.1303.0208.04А; 13.1303.0208.05А). Заливщик металла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13.1303.0208.06А(13.1303.0208.07А; 13.1303.0208.08А; 13.1303.0208.09А; 13.1303.0208.10А; 13.1303.0208.11А; 13.1303.0208.12А; 13.1303.0208.13А; 13.1303.0208.14А; 13.1303.0208.15А; 13.1303.0208.16А; 13.1303.0208.17А; 13.1303.0208.18А; 13.1303.0208.19А). Заливщик металла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13.1303.0208.20А(13.1303.0208.21А; 13.1303.0208.22А). Заливщик металла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13.1303.0208.24А(13.1303.0208.25А; 13.1303.0208.26А). Литейщик металлов и сплавов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Разработать мероприятия по режиму </w:t>
            </w:r>
            <w:r>
              <w:lastRenderedPageBreak/>
              <w:t>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Соблюдение требований </w:t>
            </w:r>
            <w:r>
              <w:lastRenderedPageBreak/>
              <w:t xml:space="preserve">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13.1303.0208.27А(13.1303.0208.28А). Литейщик на машинах для литья под давлением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13.1303.0208.29А(13.1303.0208.30А). Мастер участка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13.1303.0208.31. Оператор электрогидравлической очистки отливок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 xml:space="preserve">13.1303.0208.32А(13.1303.0208.33А; 13.1303.0208.34А). </w:t>
            </w:r>
            <w:proofErr w:type="spellStart"/>
            <w:r>
              <w:t>Пирометрист</w:t>
            </w:r>
            <w:proofErr w:type="spellEnd"/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13.1303.0208.35А(13.1303.0208.36А; 13.1303.0208.37А; 13.1303.0208.38А; 13.1303.0208.39А). Плавильщик металла и сплавов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Рекомендуется использовать </w:t>
            </w:r>
            <w:r>
              <w:lastRenderedPageBreak/>
              <w:t>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lastRenderedPageBreak/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jc w:val="left"/>
            </w:pPr>
            <w:r>
              <w:t>13.1303.0208.40. Старший мастер участка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Default="0089633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96335" w:rsidRPr="00C80701" w:rsidRDefault="00896335" w:rsidP="00896335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0243. </w:t>
            </w:r>
            <w:proofErr w:type="spellStart"/>
            <w:r>
              <w:rPr>
                <w:i/>
              </w:rPr>
              <w:t>Плавильно-заливочный</w:t>
            </w:r>
            <w:proofErr w:type="spellEnd"/>
            <w:r>
              <w:rPr>
                <w:i/>
              </w:rPr>
              <w:t xml:space="preserve"> участок точного литья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13.1303.0243.41А(13.1303.0243.42А; 13.1303.0243.43А; 13.1303.0243.44А; 13.1303.0243.45А; 13.1303.0243.46А). Заливщик металла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13.1303.0243.47. Контролер лома и отходов металла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13.1303.0243.48. Литейщик </w:t>
            </w:r>
            <w:r>
              <w:lastRenderedPageBreak/>
              <w:t>вакуумного, центробежно-вакуумного и центробежного литья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Рекомендуется использовать </w:t>
            </w:r>
            <w:r>
              <w:lastRenderedPageBreak/>
              <w:t>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13.1303.0243.49А(13.1303.0243.50А). Сталевар электропечи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13.1303.0243.51. Формовщик по выплавляемым моделям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Снижение тяжести трудового процесса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896335" w:rsidRPr="00C80701" w:rsidTr="002B2574">
        <w:trPr>
          <w:jc w:val="center"/>
        </w:trPr>
        <w:tc>
          <w:tcPr>
            <w:tcW w:w="3590" w:type="dxa"/>
            <w:vAlign w:val="center"/>
          </w:tcPr>
          <w:p w:rsidR="00896335" w:rsidRPr="00C96431" w:rsidRDefault="00896335" w:rsidP="00C96431">
            <w:pPr>
              <w:pStyle w:val="aa"/>
              <w:rPr>
                <w:i/>
              </w:rPr>
            </w:pPr>
            <w:r>
              <w:rPr>
                <w:i/>
              </w:rPr>
              <w:t>0244. Участок обрубной и термообработки точного литья</w:t>
            </w:r>
          </w:p>
        </w:tc>
        <w:tc>
          <w:tcPr>
            <w:tcW w:w="3408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96335" w:rsidRDefault="0089633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96335" w:rsidRPr="00C80701" w:rsidRDefault="00896335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13.1303.0244.52А(13.1303.0244.53А). Выбивальщик отливок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13.1303.0244.54. Газорезчик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13.1303.0244.55А(13.1303.0244.56А; 13.1303.0244.57А; 13.1303.0244.58А; 13.1303.0244.59А; 13.1303.0244.60А). </w:t>
            </w:r>
            <w:proofErr w:type="spellStart"/>
            <w:r>
              <w:t>Наждачник</w:t>
            </w:r>
            <w:proofErr w:type="spellEnd"/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13.1303.0244.61А(13.1303.0244.62А; 13.1303.0244.63А; 13.1303.0244.64А; 13.1303.0244.65А). Сортировщик отливок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Снижение тяжести трудового процесса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13.1303.0244.66. Старший мастер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13.1303.0244.67. Термист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13.1303.0244.68. Травильщик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13.1303.0244.69А(13.1303.0244.70А). Транспортировщик в литейном </w:t>
            </w:r>
            <w:r>
              <w:lastRenderedPageBreak/>
              <w:t>производстве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13.1303.0244.71А(13.1303.0244.72А). Чистильщик металла, отливок, изделий и деталей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снижение тяжести трудового процесса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0245. Участок обрубной и термообработки алюминиевого литья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13.1303.0245.73. Грузчик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13.1303.0245.74. Испытатель на герметичность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13.1303.0245.75. </w:t>
            </w:r>
            <w:proofErr w:type="spellStart"/>
            <w:r>
              <w:t>Наждачник</w:t>
            </w:r>
            <w:proofErr w:type="spellEnd"/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13.1303.0245.76А(13.1303.0245.77А; </w:t>
            </w:r>
            <w:r>
              <w:lastRenderedPageBreak/>
              <w:t>13.1303.0245.78А; 13.1303.0245.79А; 13.1303.0245.80А; 13.1303.0245.81А; 13.1303.0245.82А; 13.1303.0245.83А; 13.1303.0245.84А; 13.1303.0245.85А; 13.1303.0245.86А; 13.1303.0245.87А; 13.1303.0245.88А; 13.1303.0245.89А; 13.1303.0245.90А; 13.1303.0245.91А; 13.1303.0245.92А; 13.1303.0245.93А; 13.1303.0245.94А; 13.1303.0245.95А; 13.1303.0245.96А; 13.1303.0245.97А; 13.1303.0245.98А). Обрубщик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Рекомендуется использовать </w:t>
            </w:r>
            <w:r>
              <w:lastRenderedPageBreak/>
              <w:t>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снижение тяжести трудового процесса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13.1303.0245.99. Старший мастер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13.1303.0245.100А(13.1303.0245.101А). Термист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13.1303.0245.102. Токарь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13.1303.0245.103. Токарь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13.1303.0245.104А(13.1303.0245.105А). Чистильщик металла, отливок, изделий и деталей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13.1303.0245.106А(13.1303.0245.107А; 13.1303.0245.108А; 13.1303.0245.109А). Электросварщик ручной сварки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0302. Модельно-опочный участок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13.1303.0302.110. Заточник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13.1303.0302.112А(13.1303.0302.113А; 13.1303.0302.114А; 13.1303.0302.115А; 13.1303.0302.116А). Слесарь-ремонтник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13.1303.0302.117. Старший мастер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0303. Модельно-формовочный участок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13.1303.0303.118А(13.1303.0303.119А; 13.1303.0303.120А; 13.1303.0303.121А; 13.1303.0303.122А; 13.1303.0303.123А; 13.1303.0303.124А; 13.1303.0303.125А; 13.1303.0303.126А; 13.1303.0303.127А; 13.1303.0303.128А; 13.1303.0303.129А). Модельщик выплавляемых моделей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снижение тяжести трудового процесса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13.1303.0303.130. Распределитель работ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13.1303.0303.131. Старший мастер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13.1303.0303.132А(13.1303.0303.133А; 13.1303.0303.134А; 13.1303.0303.135А; 13.1303.0303.136А). Формовщик по выплавляемым моделям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снижение тяжести трудового процесса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Усовершенствовать систему </w:t>
            </w:r>
            <w:r>
              <w:lastRenderedPageBreak/>
              <w:t>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Снижение концентрации </w:t>
            </w:r>
            <w:r>
              <w:lastRenderedPageBreak/>
              <w:t xml:space="preserve">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0305. </w:t>
            </w:r>
            <w:proofErr w:type="spellStart"/>
            <w:r>
              <w:rPr>
                <w:i/>
              </w:rPr>
              <w:t>Формовочно-стержневой</w:t>
            </w:r>
            <w:proofErr w:type="spellEnd"/>
            <w:r>
              <w:rPr>
                <w:i/>
              </w:rPr>
              <w:t xml:space="preserve"> участок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13.1303.0305.137А(13.1303.0305.138А; 13.1303.0305.139А; 13.1303.0305.140А; 13.1303.0305.141А; 13.1303.0305.142А; 13.1303.0305.143А; 13.1303.0305.144А). </w:t>
            </w:r>
            <w:proofErr w:type="spellStart"/>
            <w:r>
              <w:t>Земледел</w:t>
            </w:r>
            <w:proofErr w:type="spellEnd"/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снижение тяжести трудового процесса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13.1303.0305.145А(13.1303.0305.146А). Изготовитель каркасов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13.1303.0305.147. Мастер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13.1303.0305.148. Распределитель работ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13.1303.0305.149. Старший мастер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13.1303.0305.150А(13.1303.0305.151А; 13.1303.0305.152А; 13.1303.0305.153А; </w:t>
            </w:r>
            <w:r>
              <w:lastRenderedPageBreak/>
              <w:t>13.1303.0305.154А; 13.1303.0305.155А; 13.1303.0305.156А; 13.1303.0305.157А; 13.1303.0305.158А). Стерженщик машинной формовки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13.1303.0305.159А(13.1303.0305.160А; 13.1303.0305.161А; 13.1303.0305.162А; 13.1303.0305.163А; 13.1303.0305.164А). Стерженщик машинной формовки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13.1303.0305.165А(13.1303.0305.166А; 13.1303.0305.167А; 13.1303.0305.168А; 13.1303.0305.169А; 13.1303.0305.170А; 13.1303.0305.171А; 13.1303.0305.172А; 13.1303.0305.173А; 13.1303.0305.174А; 13.1303.0305.175А; 13.1303.0305.176А; 13.1303.0305.177А; 13.1303.0305.178А; 13.1303.0305.179А; 13.1303.0305.180А; 13.1303.0305.181А; 13.1303.0305.182А; 13.1303.0305.183А; 13.1303.0305.184А; 13.1303.0305.185А; 13.1303.0305.186А; 13.1303.0305.187А; 13.1303.0305.188А). Стерженщик ручной формовки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13.1303.0305.189А(13.1303.0305.190А; 13.1303.0305.191А; 13.1303.0305.192А; </w:t>
            </w:r>
            <w:r>
              <w:lastRenderedPageBreak/>
              <w:t>13.1303.0305.193А; 13.1303.0305.194А; 13.1303.0305.195А; 13.1303.0305.196А). Сушильщик стержней, форм и формовочных материалов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снижение тяжести трудового процесса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13.1303.0305.197А(13.1303.0305.198А; 13.1303.0305.199А; 13.1303.0305.200А; 13.1303.0305.201А; 13.1303.0305.202А). Формовщик машинной формовки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4200. Участок механика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13.1303.4200.203А(13.1303.4200.204А; 13.1303.4200.205А). Мастер по ремонту оборудования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13.1303.4200.206А(13.1303.4200.207А; </w:t>
            </w:r>
            <w:r>
              <w:lastRenderedPageBreak/>
              <w:t>13.1303.4200.208А; 13.1303.4200.209А; 13.1303.4200.210А). Машинист крана (крановщик)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Рекомендуется использовать </w:t>
            </w:r>
            <w:r>
              <w:lastRenderedPageBreak/>
              <w:t>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13.1303.4200.211А(13.1303.4200.212А). Машинист крана (крановщик)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13.1303.4200.213. Механик цеха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13.1303.4200.214А(13.1303.4200.215А; 13.1303.4200.216А; 13.1303.4200.217А; 13.1303.4200.218А; 13.1303.4200.219А; 13.1303.4200.220А; 13.1303.4200.221А; 13.1303.4200.222А; 13.1303.4200.223А; 13.1303.4200.224А; 13.1303.4200.225А; 13.1303.4200.226А; 13.1303.4200.227А). Слесарь-ремонтник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13.1303.4200.228. Токарь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13.1303.4200.229А(13.1303.4200.230А). Электросварщик ручной сварки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Разработать мероприятия по режиму труда работника с учетом тяжести </w:t>
            </w:r>
            <w:r>
              <w:lastRenderedPageBreak/>
              <w:t>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Соблюдение требований по тяжести трудового </w:t>
            </w:r>
            <w:r>
              <w:lastRenderedPageBreak/>
              <w:t xml:space="preserve">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5200. Участок энергетика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13.1303.5200.231. Мастер по ремонту оборудования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13.1303.5200.232А(13.1303.5200.233А). Машинист холодильных установок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13.1303.5200.234А(13.1303.5200.235А; 13.1303.5200.236А). </w:t>
            </w:r>
            <w:proofErr w:type="spellStart"/>
            <w:r>
              <w:t>Огнеупорщик</w:t>
            </w:r>
            <w:proofErr w:type="spellEnd"/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Для защиты рук от воздействия вибрации должны применяться антивибрационные рукавицы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>снижение уровня локальной вибрации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13.1303.5200.237А(13.1303.5200.238А). </w:t>
            </w:r>
            <w:proofErr w:type="spellStart"/>
            <w:r>
              <w:t>Пультовщик</w:t>
            </w:r>
            <w:proofErr w:type="spellEnd"/>
            <w:r>
              <w:t xml:space="preserve"> электроплавильной печи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13.1303.5200.239А(13.1303.5200.240А). </w:t>
            </w:r>
            <w:proofErr w:type="spellStart"/>
            <w:r>
              <w:t>Пультовщик</w:t>
            </w:r>
            <w:proofErr w:type="spellEnd"/>
            <w:r>
              <w:t xml:space="preserve"> электроплавильной печи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13.1303.5200.241. Распределитель работ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13.1303.5200.242А(13.1303.5200.243А; 13.1303.5200.244А; 13.1303.5200.245А; 13.1303.5200.246А; 13.1303.5200.247А; 13.1303.5200.248А; 13.1303.5200.249А). Слесарь-ремонтник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13.1303.5200.250А(13.1303.5200.251А; 13.1303.5200.252А; 13.1303.5200.253А; 13.1303.5200.254А; 13.1303.5200.255А; 13.1303.5200.256А; 13.1303.5200.257А). Слесарь-ремонтник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13.1303.5200.258. Электрогазосварщик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13.1303.5200.259А(13.1303.5200.260А; 13.1303.5200.261А; 13.1303.5200.262А; 13.1303.5200.263А; 13.1303.5200.264А; 13.1303.5200.265А; 13.1303.5200.266А; 13.1303.5200.267А).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13.1303.5200.268А(13.1303.5200.269А; 13.1303.5200.270А; 13.1303.5200.271А; 13.1303.5200.272А).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Разработать мероприятия по режиму </w:t>
            </w:r>
            <w:r>
              <w:lastRenderedPageBreak/>
              <w:t>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Соблюдение требований </w:t>
            </w:r>
            <w:r>
              <w:lastRenderedPageBreak/>
              <w:t xml:space="preserve">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lastRenderedPageBreak/>
              <w:t>13.1303.5200.273.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13.1303.5200.274А(13.1303.5200.275А). Электросварщик ручной сварки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13.1303.5200.276. Энергетик цеха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5219. Участок хозяйственного обеспечения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13.1303.5219.278. Старший мастер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1700. Управление заводами (производствами, цехами)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13.1303.1700.291. Заместитель начальника цеха по подготовке производства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13.1303.1700.292. Заместитель начальника цеха по производству (точного литья)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13.1303.1700.293. Заместитель начальника цеха по производству (цветного литья)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13.1303.1700.294А(13.1303.1700.295А; </w:t>
            </w:r>
            <w:r>
              <w:lastRenderedPageBreak/>
              <w:t>13.1303.1700.296А; 13.1303.1700.297А). Начальник смены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Усовершенствовать систему </w:t>
            </w:r>
            <w:r>
              <w:lastRenderedPageBreak/>
              <w:t>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Снижение концентрации </w:t>
            </w:r>
            <w:r>
              <w:lastRenderedPageBreak/>
              <w:t xml:space="preserve">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lastRenderedPageBreak/>
              <w:t>13.1303.1700.298. Начальник цеха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C96431" w:rsidRPr="00C80701" w:rsidTr="002B2574">
        <w:trPr>
          <w:jc w:val="center"/>
        </w:trPr>
        <w:tc>
          <w:tcPr>
            <w:tcW w:w="3590" w:type="dxa"/>
            <w:vAlign w:val="center"/>
          </w:tcPr>
          <w:p w:rsidR="00C96431" w:rsidRPr="00C96431" w:rsidRDefault="00F4013F" w:rsidP="000F434C">
            <w:pPr>
              <w:pStyle w:val="aa"/>
              <w:rPr>
                <w:b/>
                <w:i/>
              </w:rPr>
            </w:pPr>
            <w:r>
              <w:br w:type="page"/>
            </w:r>
            <w:r w:rsidR="00C96431">
              <w:rPr>
                <w:b/>
                <w:i/>
              </w:rPr>
              <w:t>9.1304. ЦОЛ</w:t>
            </w:r>
          </w:p>
        </w:tc>
        <w:tc>
          <w:tcPr>
            <w:tcW w:w="3408" w:type="dxa"/>
            <w:vAlign w:val="center"/>
          </w:tcPr>
          <w:p w:rsidR="00C96431" w:rsidRDefault="00C96431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96431" w:rsidRDefault="00C96431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</w:tr>
      <w:tr w:rsidR="00C96431" w:rsidRPr="00C80701" w:rsidTr="002B2574">
        <w:trPr>
          <w:jc w:val="center"/>
        </w:trPr>
        <w:tc>
          <w:tcPr>
            <w:tcW w:w="3590" w:type="dxa"/>
            <w:vAlign w:val="center"/>
          </w:tcPr>
          <w:p w:rsidR="00C96431" w:rsidRPr="00C96431" w:rsidRDefault="00C96431" w:rsidP="00C96431">
            <w:pPr>
              <w:pStyle w:val="aa"/>
              <w:rPr>
                <w:i/>
              </w:rPr>
            </w:pPr>
            <w:r>
              <w:rPr>
                <w:i/>
              </w:rPr>
              <w:t>0206. Участок мелкого стального, цветного и точного литья</w:t>
            </w:r>
          </w:p>
        </w:tc>
        <w:tc>
          <w:tcPr>
            <w:tcW w:w="3408" w:type="dxa"/>
            <w:vAlign w:val="center"/>
          </w:tcPr>
          <w:p w:rsidR="00C96431" w:rsidRDefault="00C96431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96431" w:rsidRDefault="00C96431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19.1304.0206.01. Испытатель на герметичность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19.1304.0206.02. Мастер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19.1304.0206.03А(19.1304.0206.04А). Обрубщик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локальной вибрации 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19.1304.0206.05А(19.1304.0206.06А; 19.1304.0206.07А). Плавильщик металла и сплавов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времени воздействия фактора нагревающего микроклимата; 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19.1304.0206.08А(19.1304.0206.09А; 19.1304.0206.10А; 19.1304.0206.11А; 19.1304.0206.12А; 19.1304.0206.13А; 19.1304.0206.14А; 19.1304.0206.15А; </w:t>
            </w:r>
            <w:r>
              <w:lastRenderedPageBreak/>
              <w:t>19.1304.0206.16А; 19.1304.0206.17А). Стерженщик ручной формовки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19.1304.0206.18. Электросварщик на автоматических и полуавтоматических машинах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C96431" w:rsidRPr="00C80701" w:rsidTr="002B2574">
        <w:trPr>
          <w:jc w:val="center"/>
        </w:trPr>
        <w:tc>
          <w:tcPr>
            <w:tcW w:w="3590" w:type="dxa"/>
            <w:vAlign w:val="center"/>
          </w:tcPr>
          <w:p w:rsidR="00C96431" w:rsidRPr="00C96431" w:rsidRDefault="00C96431" w:rsidP="00C96431">
            <w:pPr>
              <w:pStyle w:val="aa"/>
              <w:rPr>
                <w:i/>
              </w:rPr>
            </w:pPr>
            <w:r>
              <w:rPr>
                <w:i/>
              </w:rPr>
              <w:t>0246. Участок крупного стального, чугунного и жароупорного литья</w:t>
            </w:r>
          </w:p>
        </w:tc>
        <w:tc>
          <w:tcPr>
            <w:tcW w:w="3408" w:type="dxa"/>
            <w:vAlign w:val="center"/>
          </w:tcPr>
          <w:p w:rsidR="00C96431" w:rsidRDefault="00C96431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96431" w:rsidRDefault="00C96431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96431" w:rsidRPr="00C80701" w:rsidRDefault="00C96431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19.1304.0246.19А(19.1304.0246.20А). Выбивальщик отливок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19.1304.0246.21. Газорезчик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локальной вибрации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19.1304.0246.22А(19.1304.0246.23А). </w:t>
            </w:r>
            <w:proofErr w:type="spellStart"/>
            <w:r>
              <w:t>Земледел</w:t>
            </w:r>
            <w:proofErr w:type="spellEnd"/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19.1304.0246.25. Мастер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19.1304.0246.26А(19.1304.0246.27А; 19.1304.0246.28А; 19.1304.0246.29А; 19.1304.0246.30А; 19.1304.0246.31А; 19.1304.0246.32А; 19.1304.0246.33А). Обрубщик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локальной вибрации 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19.1304.0246.36А(19.1304.0246.37А; 19.1304.0246.38А; 19.1304.0246.39А). Сталевар электропечи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воздействия нагревающего микроклимата; 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19.1304.0246.40. Старший мастер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19.1304.0246.41. Стерженщик ручной формовки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</w:t>
            </w:r>
            <w:r>
              <w:lastRenderedPageBreak/>
              <w:t xml:space="preserve">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19.1304.0246.42А(19.1304.0246.43А; 19.1304.0246.44А). Формовщик ручной формовки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локальной вибрации 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19.1304.0246.45. Чистильщик металла, отливок, изделий и деталей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локальной вибрации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19.1304.0246.46. </w:t>
            </w:r>
            <w:proofErr w:type="spellStart"/>
            <w:r>
              <w:t>Шихтовщик</w:t>
            </w:r>
            <w:proofErr w:type="spellEnd"/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19.1304.0246.47. Электросварщик ручной сварки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>Снижение тяжести трудового процесса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>Снижение уровня воздействия локальной вибрации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>Снижение концентрации вредных веществ в воздухе рабочей зоны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>Снижение уровня воздействия производственного шума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0300. Модельный участок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19.1304.0300.48. Маляр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19.1304.0300.49А(19.1304.0300.50А; 19.1304.0300.51А; 19.1304.0300.52А; 19.1304.0300.53А; 19.1304.0300.54А). Модельщик по деревянным моделям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19.1304.0300.55. Наладчик деревообрабатывающего оборудования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локальной вибрации 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19.1304.0300.56. Транспортировщик в литейном производстве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0505. Участок термообработки и кузнечных работ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19.1304.0505.57А(19.1304.0505.58А; 19.1304.0505.59А; 19.1304.0505.60А). Термист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локальной вибрации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1700. Управление заводами (производствами, цехами)( Директора, начальники цехов, отделов, сменные начальники, заместители)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19.1304.1700.61. Заместитель начальника цеха по производству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Рекомендуется использовать </w:t>
            </w:r>
            <w:r>
              <w:lastRenderedPageBreak/>
              <w:t>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Снижение уровня </w:t>
            </w:r>
            <w:r>
              <w:lastRenderedPageBreak/>
              <w:t xml:space="preserve">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lastRenderedPageBreak/>
              <w:t>19.1304.1700.62. Заместитель начальника цеха по подготовке производства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19.1304.1700.63. Начальник цеха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5000. Участок механика-энергетика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19.1304.5000.64. Мастер по ремонту оборудования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19.1304.5000.65А(19.1304.5000.66А; 19.1304.5000.67А; 19.1304.5000.68А; 19.1304.5000.69А; 19.1304.5000.70А; 19.1304.5000.71А; 19.1304.5000.72А). Машинист крана (крановщик)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времени воздействия фактора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19.1304.5000.73А(19.1304.5000.74А; 19.1304.5000.75А). Слесарь-ремонтник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локальной вибрации 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19.1304.5000.76А(19.1304.5000.77А). </w:t>
            </w:r>
            <w:r>
              <w:lastRenderedPageBreak/>
              <w:t>Слесарь-сантехник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Усовершенствовать систему </w:t>
            </w:r>
            <w:r>
              <w:lastRenderedPageBreak/>
              <w:t>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Снижение концентрации </w:t>
            </w:r>
            <w:r>
              <w:lastRenderedPageBreak/>
              <w:t xml:space="preserve">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>Снижение тяжести трудового процесса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19.1304.5000.78А(19.1304.5000.79А; 19.1304.5000.80А; 19.1304.5000.81А).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5219. Участок хозяйственного обеспечения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19.1304.5219.82А(19.1304.5219.83А; 19.1304.5219.84А).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0778. Участок пропиточной линии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19.1304.0778.85. </w:t>
            </w:r>
            <w:proofErr w:type="spellStart"/>
            <w:r>
              <w:t>Бакелитчик</w:t>
            </w:r>
            <w:proofErr w:type="spellEnd"/>
            <w:r>
              <w:t xml:space="preserve"> (пропитчик)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19.1304.0778.86. Мастер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19.1305. Цех подготовки производства ЛП ПДД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0123. Участок изготовления новой оснастки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19.1305.0123.05. Литейщик пластмасс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lastRenderedPageBreak/>
              <w:t>19.1305.0123.06А(19.1305.0123.07А). Машинист крана (крановщик)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19.1305.0123.08А(19.1305.0123.09А; 19.1305.0123.10А; 19.1305.0123.11А; 19.1305.0123.12А). Модельщик по металлическим моделям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19.1305.0123.13А(19.1305.0123.14А; 19.1305.0123.15А).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19.1305.0123.17. Разметчик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19.1305.0123.18. Резчик на пилах, ножовках и станках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19.1305.0123.19А(19.1305.0123.20А). Токарь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19.1305.0123.21. Токарь-карусельщик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19.1305.0123.22. Токарь-расточник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19.1305.0123.23А(19.1305.0123.24А; 19.1305.0123.25А; 19.1305.0123.26А). Фрезеровщик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19.1305.0123.27. Шлифовщик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lastRenderedPageBreak/>
              <w:t>19.1305.0123.28А(19.1305.0123.29А; 19.1305.0123.30А). Электросварщик ручной сварки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5219. Участок хозяйственного обеспечения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19.1305.5219.33.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0301. Участок изготовления деревянных моделей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19.1305.0301.35. Маляр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19.1305.0301.36А(19.1305.0301.37А; 19.1305.0301.38А; 19.1305.0301.39А). Модельщик по деревянным моделям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1700. Управление заводами (производствами, цехами)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5000. Участок механика-энергетика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19.1305.5000.43А(19.1305.5000.44А). Слесарь-ремонтник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19.1305.5000.45. Слесарь-сантехник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19.1305.5000.46А(19.1305.5000.47А).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19.1904. СБ-9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5200. Участок энергетика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19.1904.5200.01А(19.1904.5200.02А; 19.1904.5200.03А; 19.1904.5200.04А). Слесарь по контрольно-</w:t>
            </w:r>
            <w:r>
              <w:lastRenderedPageBreak/>
              <w:t>измерительным приборам и автоматике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>Химический: Усовершенствовать систему вентиляции в зоне выполнения паяльных работ.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 xml:space="preserve">1066. Участок конвейер, </w:t>
            </w:r>
            <w:proofErr w:type="spellStart"/>
            <w:r>
              <w:rPr>
                <w:i/>
              </w:rPr>
              <w:t>доукомплектовки</w:t>
            </w:r>
            <w:proofErr w:type="spellEnd"/>
            <w:r>
              <w:rPr>
                <w:i/>
              </w:rPr>
              <w:t xml:space="preserve"> и сдачи готовой продукции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19.1904.1066.05А(19.1904.1066.06А).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19.1907. Механосборочный цех - 4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1205. Участок сварки конструкций, слесарно-сборочных работ и цинковых штампов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19.1907.1205.01. Маляр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19.1907.1205.02. Начальник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Рационализация рабочих мест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19.1907.1205.03. Плавильщик металла и сплавов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19.1907.1205.05А(19.1907.1205.06А; 19.1907.1205.07А; 19.1907.1205.08А; </w:t>
            </w:r>
            <w:r>
              <w:lastRenderedPageBreak/>
              <w:t>19.1907.1205.09А).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19.1907.1205.10А(19.1907.1205.11А; 19.1907.1205.12А; 19.1907.1205.13А).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19.1907.1205.14. Слесарь-инструментальщик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19.1907.1205.15. Станочник широкого профиля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19.1907.1205.16А(19.1907.1205.17А). Электрогазосварщик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19.1907.1205.18. Электросварщик ручной сварки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1220. Участок механической обработки №1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19.1907.1220.19. </w:t>
            </w:r>
            <w:proofErr w:type="spellStart"/>
            <w:r>
              <w:t>Зубошлифовщик</w:t>
            </w:r>
            <w:proofErr w:type="spellEnd"/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19.1907.1220.20А(19.1907.1220.21А; 19.1907.1220.22А).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19.1907.1220.24А(19.1907.1220.25А).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19.1907.1220.26А(19.1907.1220.27А; 19.1907.1220.28А). Разметчик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19.1907.1220.30А(19.1907.1220.31А). Резчик на пилах, ножовках и станках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19.1907.1220.32А(19.1907.1220.33А; 19.1907.1220.34А). Сверловщик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19.1907.1220.35А(19.1907.1220.36А).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19.1907.1220.37. Токарь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19.1907.1220.38. Токарь-карусельщик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19.1907.1220.39А(19.1907.1220.40А; 19.1907.1220.41А; 19.1907.1220.42А; 19.1907.1220.43А; 19.1907.1220.44А; 19.1907.1220.45А). Токарь-расточник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lastRenderedPageBreak/>
              <w:t>19.1907.1220.46А(19.1907.1220.47А; 19.1907.1220.48А; 19.1907.1220.49А; 19.1907.1220.50А; 19.1907.1220.51А). Токарь-расточник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19.1907.1220.52А(19.1907.1220.53А). Фрезеровщик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1221. Участок механической обработки №2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19.1907.1221.54А(19.1907.1221.55А). Зуборезчик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19.1907.1221.56. </w:t>
            </w:r>
            <w:proofErr w:type="spellStart"/>
            <w:r>
              <w:t>Зубошлифовщик</w:t>
            </w:r>
            <w:proofErr w:type="spellEnd"/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19.1907.1221.59. Резчик на пилах, ножовках и станках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19.1907.1221.61А(19.1907.1221.62А; 19.1907.1221.63А; 19.1907.1221.64А). Токарь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19.1907.1221.65А(19.1907.1221.66А; 19.1907.1221.67А; 19.1907.1221.68А; 19.1907.1221.69А; 19.1907.1221.70А; 19.1907.1221.71А; 19.1907.1221.72А; 19.1907.1221.73А; 19.1907.1221.74А; 19.1907.1221.75А; 19.1907.1221.76А). Токарь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19.1907.1221.77. Токарь-карусельщик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19.1907.1221.78А(19.1907.1221.79А; 19.1907.1221.80А). Фрезеровщик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19.1907.1221.81А(19.1907.1221.82А; </w:t>
            </w:r>
            <w:r>
              <w:lastRenderedPageBreak/>
              <w:t>19.1907.1221.83А). Шлифовщик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Разработать мероприятия по режиму </w:t>
            </w:r>
            <w:r>
              <w:lastRenderedPageBreak/>
              <w:t>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Соблюдение требований </w:t>
            </w:r>
            <w:r>
              <w:lastRenderedPageBreak/>
              <w:t xml:space="preserve">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1700. Управление заводами (производствами, цехами)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4200. Участок механика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19.1907.4200.90А(19.1907.4200.91А; 19.1907.4200.92А; 19.1907.4200.93А; 19.1907.4200.94А). Слесарь-ремонтник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19.1907.4200.95. Токарь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5200. Участок энергетика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19.1907.5200.97А(19.1907.5200.98А; 19.1907.5200.99А; 19.1907.5200.100А; 19.1907.5200.101А).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8300. Группа технологической подготовки производства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9862. Инструментальный участок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19.1907.9862.107А(19.1907.9862.108А). Заточник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19.1907.9862.112. Слесарь-инструментальщик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19.1907.9862.113А(19.1907.9862.114А; 19.1907.9862.115А). Слесарь-инструментальщик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19.1907.9862.116А(19.1907.9862.117А). Токарь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19.1907.9862.118. Шлифовщик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19.1909. Механосборочный цех - 3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1012. Участок обработки блока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lastRenderedPageBreak/>
              <w:t>19.1909.1012.01А(19.1909.1012.02А; 19.1909.1012.03А).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19.1909.1012.04. Начальник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>Снижение тяжести трудового процесса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19.1909.1012.05.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1072. Участок обработки головки блока и масляного насоса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19.1909.1072.06.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19.1909.1072.07.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19.1909.1072.08.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19.1909.1072.09. Наладчик зуборезных и </w:t>
            </w:r>
            <w:proofErr w:type="spellStart"/>
            <w:r>
              <w:t>резьбофрезерных</w:t>
            </w:r>
            <w:proofErr w:type="spellEnd"/>
            <w:r>
              <w:t xml:space="preserve"> станков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19.1909.1072.10. Начальник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19.1909.1072.11А(19.1909.1072.12А; 19.1909.1072.13А; 19.1909.1072.14А). Сверловщик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 xml:space="preserve">19.1909.1072.15А(). Слесарь </w:t>
            </w:r>
            <w:r>
              <w:lastRenderedPageBreak/>
              <w:t>механосборочных работ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Рекомендуется использовать </w:t>
            </w:r>
            <w:r>
              <w:lastRenderedPageBreak/>
              <w:t>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lastRenderedPageBreak/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19.1909.1072.16А(19.1909.1072.17А). Станочник широкого профиля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19.1909.1072.18. Станочник широкого профиля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19.1909.1072.19. Старший мастер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19.1909.1072.20А(). Токарь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19.1909.1072.21. Фрезеровщик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1073. Участок обработки </w:t>
            </w:r>
            <w:proofErr w:type="spellStart"/>
            <w:r>
              <w:rPr>
                <w:i/>
              </w:rPr>
              <w:t>коленвала</w:t>
            </w:r>
            <w:proofErr w:type="spellEnd"/>
            <w:r>
              <w:rPr>
                <w:i/>
              </w:rPr>
              <w:t xml:space="preserve"> и шатуна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19.1909.1073.22.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19.1909.1073.23.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19.1909.1073.24.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lastRenderedPageBreak/>
              <w:t>19.1909.1073.25.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19.1909.1073.26.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19.1909.1073.27.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19.1909.1073.28. Наладчик шлифовальных станков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19.1909.1073.29. Наладчик шлифовальных станков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19.1909.1073.30. Начальник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19.1909.1073.31.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19.1909.1073.32. Сверловщик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19.1909.1073.33. Сверловщик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19.1909.1073.34. Сверловщик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19.1909.1073.35.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lastRenderedPageBreak/>
              <w:t>19.1909.1073.36. Старший мастер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19.1909.1073.37. Старший мастер участка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19.1909.1073.38. Токарь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jc w:val="left"/>
            </w:pPr>
            <w:r>
              <w:t>19.1909.1073.39. Шлифовщик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Default="000F434C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0F434C" w:rsidRPr="00C80701" w:rsidRDefault="000F434C" w:rsidP="000F434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1084. Участок деталей тракторных двигателей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19.1909.1084.40А(19.1909.1084.41А; 19.1909.1084.42А; 19.1909.1084.43А).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19.1909.1084.45. Фрезеровщик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1092. Участок ремонта и восстановления тракторных двигателей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19.1909.1092.46. Сменный мастер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19.1909.1092.47.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1234. Механосборочный участок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19.1909.1234.48А(19.1909.1234.49А; </w:t>
            </w:r>
            <w:r>
              <w:lastRenderedPageBreak/>
              <w:t>19.1909.1234.50А; 19.1909.1234.51А; 19.1909.1234.52А; 19.1909.1234.53А; 19.1909.1234.54А; 19.1909.1234.55А).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Рекомендуется использовать </w:t>
            </w:r>
            <w:r>
              <w:lastRenderedPageBreak/>
              <w:t>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19.1909.1234.56А(19.1909.1234.57А).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19.1909.1234.58. Распределитель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19.1909.1234.59. Старший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0F434C" w:rsidRPr="00C80701" w:rsidTr="002B2574">
        <w:trPr>
          <w:jc w:val="center"/>
        </w:trPr>
        <w:tc>
          <w:tcPr>
            <w:tcW w:w="3590" w:type="dxa"/>
            <w:vAlign w:val="center"/>
          </w:tcPr>
          <w:p w:rsidR="000F434C" w:rsidRPr="00C96431" w:rsidRDefault="000F434C" w:rsidP="00C96431">
            <w:pPr>
              <w:pStyle w:val="aa"/>
              <w:rPr>
                <w:i/>
              </w:rPr>
            </w:pPr>
            <w:r>
              <w:rPr>
                <w:i/>
              </w:rPr>
              <w:t>1303. Участок сборочных конвейеров</w:t>
            </w:r>
          </w:p>
        </w:tc>
        <w:tc>
          <w:tcPr>
            <w:tcW w:w="3408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0F434C" w:rsidRDefault="000F434C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0F434C" w:rsidRPr="00C80701" w:rsidRDefault="000F434C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19.1909.1303.62. Начальник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19.1909.1303.63А(19.1909.1303.64А; 19.1909.1303.65А; 19.1909.1303.66А; 19.1909.1303.67А; 19.1909.1303.68А; 19.1909.1303.69А).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1700. Управление заводами (</w:t>
            </w:r>
            <w:proofErr w:type="spellStart"/>
            <w:r>
              <w:rPr>
                <w:i/>
              </w:rPr>
              <w:t>производствами,цехами</w:t>
            </w:r>
            <w:proofErr w:type="spellEnd"/>
            <w:r>
              <w:rPr>
                <w:i/>
              </w:rPr>
              <w:t>) (директора, начальники цехов, отделов, сменные начальники, заместители)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19.1909.1700.70. Заместитель начальника цеха по подготовке производства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19.1909.1700.71А(19.1909.1700.72А). Заместитель начальника цеха по производству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19.1909.1700.73А(19.1909.1700.74А; 19.1909.1700.75А). Начальник смены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>Снижение уровня воздействия производственного шума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3700. Ремонтно-инструментальный участок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19.1909.3700.77. Начальник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19.1909.3700.78А(19.1909.3700.79А; 19.1909.3700.80А). Слесарь-инструментальщик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19.1909.3700.81. Токарь-расточник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19.1909.3700.82. Шлифовщик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>Снижение тяжести трудового процесса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3814. Участок инструментального хозяйства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19.1909.3814.83А(19.1909.3814.84А; 19.1909.3814.85А; 19.1909.3814.86А; 19.1909.3814.87А). Заточник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19.1909.3814.90. Наладчик шлифовальных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19.1909.3814.91А(19.1909.3814.92А). Слесарь-инструментальщик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19.1909.3814.93А(19.1909.3814.94А). Старший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19.1909.3814.95.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Усовершенствовать систему </w:t>
            </w:r>
            <w:r>
              <w:lastRenderedPageBreak/>
              <w:t>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Снижение концентрации </w:t>
            </w:r>
            <w:r>
              <w:lastRenderedPageBreak/>
              <w:t xml:space="preserve">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4200. Участок механика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19.1909.4200.96. Механик цеха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19.1909.4200.108А(19.1909.4200.109А).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19.1909.4200.110. Фрезеровщик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19.1909.4200.111.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5200. Участок энергетика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19.1909.5200.113А(19.1909.5200.114А).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19.1910. Цех испытания двигателей и пусковых моторов (</w:t>
            </w:r>
            <w:proofErr w:type="spellStart"/>
            <w:r>
              <w:rPr>
                <w:b/>
                <w:i/>
              </w:rPr>
              <w:t>ЦИДиПМ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0500. Участок термообработки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19.1910.0500.01. Термист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19.1910.0500.02А(19.1910.0500.03А). Термист на установках ТВЧ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1074. Участок механический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19.1910.1074.04А(19.1910.1074.05А; 19.1910.1074.06А; 19.1910.1074.07А; 19.1910.1074.08А).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19.1910.1074.09А(19.1910.1074.10А; 19.1910.1074.11А).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19.1910.1074.12.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19.1910.1074.15. Сверловщик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Рекомендуется использовать </w:t>
            </w:r>
            <w:r>
              <w:lastRenderedPageBreak/>
              <w:t>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19.1910.1074.16А(19.1910.1074.17А).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Рекомендуем привести наименование должности и (или) профессии в соответствии с фактически выполняемыми трудовыми функциями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19.1910.1074.18. Шлифовщик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1200. Участок механосборочный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19.1910.1200.19А(19.1910.1200.20А).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19.1910.1200.21А(19.1910.1200.22А).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19.1910.1200.23.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19.1910.1200.24. Наладчик зуборезных и </w:t>
            </w:r>
            <w:proofErr w:type="spellStart"/>
            <w:r>
              <w:t>резьбофрезерных</w:t>
            </w:r>
            <w:proofErr w:type="spellEnd"/>
            <w:r>
              <w:t xml:space="preserve">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19.1910.1200.27А(19.1910.1200.28А; 19.1910.1200.29А; 19.1910.1200.30А; 19.1910.1200.31А; 19.1910.1200.32А).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19.1910.1200.35. Станочник широкого профиля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19.1910.1200.37А(19.1910.1200.38А; 19.1910.1200.39А).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1700. Управление заводами (Производствами, цехами)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3700. Ремонтно-инструментальный участок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19.1910.3700.45А(19.1910.3700.46А). Слесарь-инструментальщик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19.1910.3700.47. Фрезеровщик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3814. Участок инструментального хозяйства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19.1910.3814.48А(19.1910.3814.49А; 19.1910.3814.50А; 19.1910.3814.51А). Заточник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4200. Участок механика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19.1910.4200.55А(19.1910.4200.56А).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19.1910.4200.57А(19.1910.4200.58А; 19.1910.4200.59А).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19.1910.4200.61. Фрезеровщик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19.1910.4200.62.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Рекомендуется использовать </w:t>
            </w:r>
            <w:r>
              <w:lastRenderedPageBreak/>
              <w:t>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5200. Участок энергетика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19.1910.5200.66А(19.1910.5200.67А; 19.1910.5200.68А).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19.1910.5200.69А(19.1910.5200.70А).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8300. Группа технологической подготовки производства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9202. Участок испытания двигателей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19.1910.9202.73. Испытатель двигателей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19.1910.9202.74А(19.1910.9202.75А). Испытатель двигателей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19.1910.9202.76. Маляр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19.1910.9202.78А(19.1910.9202.79А; 19.1910.9202.80А; 19.1910.9202.81А; 19.1910.9202.82А; 19.1910.9202.83А; 19.1910.9202.84А; 19.1910.9202.85А; 19.1910.9202.86А).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19.1913. Управление главного металлурга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4131. Технологическое бюро опытного литья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19.1913.4131.05. Начальник бюро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19.1913.4131.06. Главный специалист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19.1913.4131.07. Инженер-технолог 1 категории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19.1913.4131.08А(19.1913.4131.09А). Инженер-технолог 2 категории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В целях профилактики неблагоприятного воздействия микроклимата должны быть использованы защитные </w:t>
            </w:r>
            <w:r>
              <w:lastRenderedPageBreak/>
              <w:t>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19.1913.4131.10. Главный технолог (ПДД по ЛП)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В целях профилактики неблагоприятного воздействия микроклимата должны быть использованы защитные мероприятия: помещение для отдыха, регламентация времени работы, в частности перерывы в работе.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7782. Бюро материаловедения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19.1913.7782.24. Ведущий инженер-технолог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19.1913.7782.25. Главный специалист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19.1913.7782.26. Главный специалист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19.1913.7782.27. Главный специалист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19.1913.7782.28. Инженер-технолог 1 категории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19.1913.7782.30. Лаборант химического анализа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7783. Группа техдокументации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8222. Технологическое бюро точного литья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19.1913.8222.33. Ведущий инженер-конструктор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</w:t>
            </w:r>
            <w:r>
              <w:lastRenderedPageBreak/>
              <w:t xml:space="preserve">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19.1913.8222.34. Ведущий инженер-технолог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19.1913.8222.35. Инженер-конструктор 1 категории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19.1913.8222.36А(19.1913.8222.37А). Инженер-технолог 2 категории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19.1913.8222.38. Инженер-технолог 3 категории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19.1913.8222.39. Начальник бюро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8223. Технологическое бюро цветного литья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19.1913.8223.40А(19.1913.8223.41А). Ведущий инженер-технолог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19.1913.8223.42. Инженер-технолог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19.1913.8223.43. Инженер-технолог 1 категории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19.1913.8223.44А(19.1913.8223.45А). Инженер-технолог 2 категории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19.1913.8223.47. Начальник бюро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19.1915. Конструкторско-технологический центр по двигателестроению (КТЦ)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6401. Отдел систем питания воздухом, агрегатов наддува и теплообменников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19.1915.6401.06. Главный специалист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6408. Отдел топливной аппаратуры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19.1915.6408.35А(19.1915.6408.36А). Ведущий инженер по наладке и испытаниям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 при проведении испытаний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19.1915.6408.39. Главный специалист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 при проведении испытаний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19.1915.6408.43. Испытатель двигателей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 при проведении испытаний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6409. Отдел систем охлаждения и смазки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19.1915.6409.45А(19.1915.6409.46А). Главный специалист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19.1915.6409.49. Испытатель двигателей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6413. Отдел испытаний двигателей типа 2В и В2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19.1915.6413.65А(19.1915.6413.66А; 19.1915.6413.67А; 19.1915.6413.68А; 19.1915.6413.69А; 19.1915.6413.70А; 19.1915.6413.71А; 19.1915.6413.72А; </w:t>
            </w:r>
            <w:r>
              <w:lastRenderedPageBreak/>
              <w:t>19.1915.6413.73А; 19.1915.6413.74А; 19.1915.6413.75А; 19.1915.6413.76А). Испытатель двигателей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6414. Отдел исследовательских испытаний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19.1915.6414.79А(19.1915.6414.80А). Испытатель двигателей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6415. Отдел измерений и подготовки испытаний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19.1915.6415.84. Главный специалист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19.1915.6415.86А(19.1915.6415.87А). Слесарь по контрольно-измерительным приборам и автоматике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Усовершенствовать систему вентиляции в слесарной мастерской при  выполнении </w:t>
            </w:r>
            <w:proofErr w:type="spellStart"/>
            <w:r>
              <w:t>паечных</w:t>
            </w:r>
            <w:proofErr w:type="spellEnd"/>
            <w:r>
              <w:t xml:space="preserve"> работ.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30.3006. Цех теплоснабжения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5200. Участок энергетика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30.3006.5200.07А(30.3006.5200.08А; 30.3006.5200.09А; 30.3006.5200.10А; 30.3006.5200.11А; 30.3006.5200.12А; 30.3006.5200.13А).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5207. Участок природного и искусственных газов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30.3006.5207.15А(30.3006.5207.16А; 30.3006.5207.17А; 30.3006.5207.18А; 30.3006.5207.19А). Аппаратчик </w:t>
            </w:r>
            <w:proofErr w:type="spellStart"/>
            <w:r>
              <w:t>воздухоразделения</w:t>
            </w:r>
            <w:proofErr w:type="spellEnd"/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времени охлаждающего микроклимата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30.3006.5207.20А(30.3006.5207.21А; 30.3006.5207.22А; 30.3006.5207.23А; 30.3006.5207.24А). Аппаратчик испарения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Применять механизмы и приспособления для перемещения грузов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30.3006.5207.25. Наполнитель баллонов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Применять механизмы и приспособления для перемещения грузов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30.3006.5207.26А(30.3006.5207.27А; 30.3006.5207.28А; 30.3006.5207.29А). Оператор газораспределительной станции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30.3006.5207.30А(30.3006.5207.31А; 30.3006.5207.32А; 30.3006.5207.33А; 30.3006.5207.34А; 30.3006.5207.35А; 30.3006.5207.36А). Слесарь по эксплуатации и ремонту газового 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30.3006.5207.38А(30.3006.5207.39А).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5212. Участок тепловых сетей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30.3006.5212.41А(30.3006.5212.42А; 30.3006.5212.43А; 30.3006.5212.44А; 30.3006.5212.45А; 30.3006.5212.46А). Машинист насосных установок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30.3006.5212.48А(30.3006.5212.49А; 30.3006.5212.50А; 30.3006.5212.51А). Слесарь по обслуживанию тепловых сетей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30.3006.5212.52А(30.3006.5212.53А; 30.3006.5212.54А; 30.3006.5212.55А). </w:t>
            </w:r>
            <w:r>
              <w:lastRenderedPageBreak/>
              <w:t>Слесарь по ремонту оборудования тепловых сетей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30.3006.5212.56.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5218. Участок </w:t>
            </w:r>
            <w:proofErr w:type="spellStart"/>
            <w:r>
              <w:rPr>
                <w:i/>
              </w:rPr>
              <w:t>химводоочистки</w:t>
            </w:r>
            <w:proofErr w:type="spellEnd"/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30.3006.5218.57А(30.3006.5218.58А; 30.3006.5218.59А; 30.3006.5218.60А; 30.3006.5218.61А; 30.3006.5218.62А; 30.3006.5218.63А; 30.3006.5218.64А; 30.3006.5218.65А; 30.3006.5218.66А; 30.3006.5218.67А; 30.3006.5218.68А; 30.3006.5218.69А; 30.3006.5218.70А; 30.3006.5218.71А). Аппаратчик </w:t>
            </w:r>
            <w:proofErr w:type="spellStart"/>
            <w:r>
              <w:t>химводоочистки</w:t>
            </w:r>
            <w:proofErr w:type="spellEnd"/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30.3006.5218.72А(30.3006.5218.73А; 30.3006.5218.74А; 30.3006.5218.75А; 30.3006.5218.76А). Лаборант химического анализа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30.3006.5218.78А(30.3006.5218.79А; 30.3006.5218.80А).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30.3006.5218.81.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Разработать мероприятия по режиму труда работника с учетом тяжести </w:t>
            </w:r>
            <w:r>
              <w:lastRenderedPageBreak/>
              <w:t>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Соблюдение требований по тяжести трудового </w:t>
            </w:r>
            <w:r>
              <w:lastRenderedPageBreak/>
              <w:t xml:space="preserve">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5221. Котельный участок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30.3006.5221.82А(30.3006.5221.83А; 30.3006.5221.84А; 30.3006.5221.85А; 30.3006.5221.86А). Аппаратчик получения углекислоты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30.3006.5221.87. Лаборант химического анализа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30.3006.5221.88А(30.3006.5221.89А; 30.3006.5221.90А). Машинист компрессорных установок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30.3006.5221.91А(30.3006.5221.92А; 30.3006.5221.93А; 30.3006.5221.94А; 30.3006.5221.95А; 30.3006.5221.96А; 30.3006.5221.97А; 30.3006.5221.98А). Машинист насосных установок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30.3006.5221.99. Наполнитель баллонов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Применять механизмы и приспособления для перемещения грузов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30.3006.5221.114А(30.3006.5221.115А; 30.3006.5221.116А; 30.3006.5221.117А).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30.3006.5221.119.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5244. Участок компрессорных </w:t>
            </w:r>
            <w:r>
              <w:rPr>
                <w:i/>
              </w:rPr>
              <w:lastRenderedPageBreak/>
              <w:t>установок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30.3006.5244.120А(30.3006.5244.121А; 30.3006.5244.122А; 30.3006.5244.123А; 30.3006.5244.124А; 30.3006.5244.125А; 30.3006.5244.126А; 30.3006.5244.127А; 30.3006.5244.128А; 30.3006.5244.129А; 30.3006.5244.130А; 30.3006.5244.131А). Машинист компрессорных установок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30.3006.5244.132А(30.3006.5244.133А; 30.3006.5244.134А; 30.3006.5244.135А).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Участок </w:t>
            </w:r>
            <w:proofErr w:type="spellStart"/>
            <w:r>
              <w:rPr>
                <w:i/>
              </w:rPr>
              <w:t>КИПиА</w:t>
            </w:r>
            <w:proofErr w:type="spellEnd"/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30.3006.0000.137А(30.3006.0000.138А; 30.3006.0000.139А). Слесарь по контрольно-измерительным приборам и автоматике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30.3007. Цех электроснабжения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30.3007.1600.01. Начальник цеха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5408. Участок ремонта В/В аппаратуры, кабельных и воздушных сетей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30.3007.5408.02. Старший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30.3007.5408.03А(30.3007.5408.04А; 30.3007.5408.05А). Электромонтер по ремонту и монтажу кабельных линий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30.3007.5408.06А(30.3007.5408.07А; 30.3007.5408.08А).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5510. Участок по эксплуатации промышленных установок ГПП-1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30.3007.5510.09А(30.3007.5510.10А; 30.3007.5510.11А; 30.3007.5510.12А). Начальник смены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30.3007.5510.13. Старший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30.3007.5510.14А(30.3007.5510.15А; 30.3007.5510.16А; 30.3007.5510.17А; 30.3007.5510.18А; 30.3007.5510.19А; 30.3007.5510.20А; 30.3007.5510.21А).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30.3007.5510.22. Энергетик цеха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5511. Участок по эксплуатации промышленных установок ГПП-2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30.3007.5511.23А(30.3007.5511.24А; 30.3007.5511.25А; 30.3007.5511.26А; 30.3007.5511.27А; 30.3007.5511.28А; 30.3007.5511.29А; 30.3007.5511.30А).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5512. Участок по эксплуатации промышленных установок ЛКД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30.3007.5512.31А(30.3007.5512.32А; 30.3007.5512.33А; 30.3007.5512.34А; 30.3007.5512.35А).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зоны. 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</w:t>
            </w:r>
            <w:r>
              <w:lastRenderedPageBreak/>
              <w:t xml:space="preserve">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8932. Электротехническая лаборатория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30.3007.8932.37. Начальник лаборатории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30.3007.8932.38А(30.3007.8932.39А).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30.3008. Цех водоснабжения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3602. Участок насосных станций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30.3008.3602.02.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30.3008.3602.03.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30.3008.3602.04А(30.3008.3602.05А; 30.3008.3602.06А; 30.3008.3602.07А). Машинист насосных установок (Восточный комплекс насосных станций)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30.3008.3602.08А(30.3008.3602.09А; 30.3008.3602.10А; 30.3008.3602.11А). Машинист насосных установок (Западный комплекс насосных станций)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30.3008.3602.12А(30.3008.3602.13А; 30.3008.3602.14А; 30.3008.3602.15А). Машинист насосных установок (Комплекс насосных станций опытного производства)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30.3008.3602.16А(30.3008.3602.17А; 30.3008.3602.18А; 30.3008.3602.19А; 30.3008.3602.20А; 30.3008.3602.21А; </w:t>
            </w:r>
            <w:r>
              <w:lastRenderedPageBreak/>
              <w:t>30.3008.3602.22А; 30.3008.3602.23А; 30.3008.3602.24А; 30.3008.3602.25А). Машинист насосных установок (Насосная станция оборотного водоснабжения кузнечного и литейного производства)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30.3008.3602.26А(30.3008.3602.27А; 30.3008.3602.28А; 30.3008.3602.29А; 30.3008.3602.30А; 30.3008.3602.31А; 30.3008.3602.32А). Машинист насосных установок (Насосная станция оборотного водоснабжения ПДД)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30.3008.3602.33. Слесарь аварийно-восстановительных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30.3008.3602.34А(30.3008.3602.35А; 30.3008.3602.36А). Слесарь по ремонту технологических установок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30.3008.3602.37.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5200. Участок энергетика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30.3008.5200.38А(30.3008.5200.39А). Электромонтер по ремонту и обслуживанию электрооборудования (Подстанции, здания и сооружения очистки участка очистных сооружений)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30.3008.5200.40А(30.3008.5200.41А). Электромонтер по ремонту и обслуживанию электрооборудования (Западный комплекс насосных станций)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30.3008.5200.42А(30.3008.5200.43А). Электромонтер по ремонту и обслуживанию электрооборудования (Насосная станция оборотного водоснабжения ПДД)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5507. Участок по эксплуатации, аварийному и текущему ремонту сетей </w:t>
            </w:r>
            <w:proofErr w:type="spellStart"/>
            <w:r>
              <w:rPr>
                <w:i/>
              </w:rPr>
              <w:t>ВиК</w:t>
            </w:r>
            <w:proofErr w:type="spellEnd"/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30.3008.5507.46А(30.3008.5507.47А; 30.3008.5507.48А; 30.3008.5507.49А). Слесарь аварийно-восстановительных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30.3008.5507.50А(30.3008.5507.51А; 30.3008.5507.52А). Слесарь аварийно-восстановительных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30.3008.5507.53А(30.3008.5507.54А). Слесарь аварийно-восстановительных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30.3008.5507.55.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5614. Участок очистных сооружений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30.3008.5614.56А(30.3008.5614.57А; 30.3008.5614.58А; 30.3008.5614.59А). </w:t>
            </w:r>
            <w:proofErr w:type="spellStart"/>
            <w:r>
              <w:t>Известегасильщик</w:t>
            </w:r>
            <w:proofErr w:type="spellEnd"/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30.3008.5614.60А(30.3008.5614.61А; 30.3008.5614.62А). </w:t>
            </w:r>
            <w:proofErr w:type="spellStart"/>
            <w:r>
              <w:t>Коагулянщик</w:t>
            </w:r>
            <w:proofErr w:type="spellEnd"/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30.3008.5614.63.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30.3008.5614.64А(30.3008.5614.65А; 30.3008.5614.66А; 30.3008.5614.67А). Машинист насосных установок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30.3008.5614.87А(30.3008.5614.88А; 30.3008.5614.89А; 30.3008.5614.90А). Слесарь по ремонту технологических установок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30.3008.5614.91. Старший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30.3008.5614.92.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30.3008.5614.93. Электросварщик ручной сварки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30.3078. Железнодорожный цех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3450. Депо подвижного состава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30.3078.3450.05. Машинист крана (крановщик)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30.3078.3450.17.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6714. Участок эксплуатации, грузовой работы и пути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30.3078.6714.20. Бригадир по текущему содержанию и ремонту пути и искусственных сооружений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локальной вибрации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30.3078.6714.22. Монтер пути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локальной вибрации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30.3078.6714.31.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 xml:space="preserve">30.3782. Цех ремонта и обслуживания вентиляционного, </w:t>
            </w:r>
            <w:proofErr w:type="spellStart"/>
            <w:r>
              <w:rPr>
                <w:b/>
                <w:i/>
              </w:rPr>
              <w:t>газопотребляющего</w:t>
            </w:r>
            <w:proofErr w:type="spellEnd"/>
            <w:r>
              <w:rPr>
                <w:b/>
                <w:i/>
              </w:rPr>
              <w:t xml:space="preserve"> и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3746. Участок ремонта и обслуживания холодильного 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30.3782.3746.02А(30.3782.3746.03А). Слесарь-электрик по ремонту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Установить местный отсос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3786. Участок по ремонту и обслуживанию вентиляционного 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30.3782.3786.05А(30.3782.3786.06А). Слесарь по ремонту и обслуживанию систем вентиляции и кондиционирования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30.3782.3786.07. Слесарь по ремонту и обслуживанию систем вентиляции и кондиционирования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Установить местный отсос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30.3782.3786.08. Старший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3789. Участок по изготовлению калориферов, и </w:t>
            </w:r>
            <w:proofErr w:type="spellStart"/>
            <w:r>
              <w:rPr>
                <w:i/>
              </w:rPr>
              <w:t>газовоздушных</w:t>
            </w:r>
            <w:proofErr w:type="spellEnd"/>
            <w:r>
              <w:rPr>
                <w:i/>
              </w:rPr>
              <w:t xml:space="preserve"> нагревателей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30.3782.3789.13.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3791. Участок по ремонту и обслуживанию вентиляционного оборудования литейного производства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30.3782.3791.14. Мастер по ремонту оборудования 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30.3782.3791.15. Мастер по ремонту оборудования 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Организовать рациональные режимы </w:t>
            </w:r>
            <w:r>
              <w:lastRenderedPageBreak/>
              <w:t>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30.3782.3791.16. Слесарь по ремонту и обслуживанию систем вентиляции и кондиционирования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30.3782.3791.17. Слесарь по ремонту и обслуживанию систем вентиляции и кондиционирования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30.3782.3791.18. Слесарь по ремонту и обслуживанию систем вентиляции и кондиционирования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Установить местный отсос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30.3782.3791.19. Слесарь по ремонту и обслуживанию систем вентиляции и кондиционирования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30.3782.3791.20.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30.3782.3791.21.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Установить местный отсос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</w:t>
            </w:r>
            <w:r>
              <w:lastRenderedPageBreak/>
              <w:t xml:space="preserve">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30.3782.3791.22.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30.3782.3791.23.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30.3782.3791.24.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3792. Участок по ремонту и обслуживанию </w:t>
            </w:r>
            <w:proofErr w:type="spellStart"/>
            <w:r>
              <w:rPr>
                <w:i/>
              </w:rPr>
              <w:t>газопотребляющего</w:t>
            </w:r>
            <w:proofErr w:type="spellEnd"/>
            <w:r>
              <w:rPr>
                <w:i/>
              </w:rPr>
              <w:t xml:space="preserve"> оборудования литейного, кузнечного производства и термического оборудования ПД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30.3782.3792.25. Газовщик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30.3782.3792.27А(30.3782.3792.28А; 30.3782.3792.29А; 30.3782.3792.30А; 30.3782.3792.31А). Слесарь по эксплуатации и ремонту газового </w:t>
            </w:r>
            <w:r>
              <w:lastRenderedPageBreak/>
              <w:t>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30.3782.3792.32А(30.3782.3792.33А; 30.3782.3792.34А; 30.3782.3792.35А). Слесарь по эксплуатации и ремонту газового 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30.3782.3792.36А(30.3782.3792.37А; 30.3782.3792.38А). Слесарь по эксплуатации и ремонту газового 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Установить местный отсос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30.3782.3792.39А(30.3782.3792.40А; 30.3782.3792.41А). Слесарь по эксплуатации и ремонту газового 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30.3782.3792.42. Слесарь по эксплуатации и ремонту газового 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5410. Электроремонтный участок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30.3782.5410.51.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Установить местный отсос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30.4219. Деревообрабатывающий цех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1235. Участок лесопиления и сушки пиломатериалов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30.4219.1235.01.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30.4219.1235.02. Наладчик деревообрабатывающего 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 при работе на станках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30.4219.1235.03. Рамщик (0.5 </w:t>
            </w:r>
            <w:proofErr w:type="spellStart"/>
            <w:r>
              <w:t>ст</w:t>
            </w:r>
            <w:proofErr w:type="spellEnd"/>
            <w:r>
              <w:t>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 при работе на станках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1236. Тарный участок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30.4219.1236.05. Сборщик изделий из древесины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30.4219.1236.06А(30.4219.1236.07А; 30.4219.1236.08А; 30.4219.1236.09А; 30.4219.1236.10А). Станочник деревообрабатывающих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1237. Столярный участок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30.4219.1237.11.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30.4219.1237.12. Станочник деревообрабатывающих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30.4219.1237.13А(30.4219.1237.14А; 30.4219.1237.15А). Станочник деревообрабатывающих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Тяжесть: Организовать рациональные режимы труда  и </w:t>
            </w:r>
            <w:r>
              <w:lastRenderedPageBreak/>
              <w:t>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30.4219.1237.16А(30.4219.1237.17А; 30.4219.1237.18А; 30.4219.1237.19А). Столяр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1238. Планово-диспетчерская группа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30.4219.1238.20. Грузчик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1240. Участок ремонта и технического обслуживания 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30.4219.1240.23.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31.3143. Управление по строительству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3498. Ремонтно-строительный участок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31.3143.3498.08А(31.3143.3498.09А; 31.3143.3498.10А; 31.3143.3498.11А). Бетонщик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31.3143.3498.13. Кровельщик по рулонным кровлям и по кровлям из штучных материалов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31.3143.3498.14А(31.3143.3498.15А; 31.3143.3498.16А; 31.3143.3498.17А; 31.3143.3498.18А; 31.3143.3498.19А). Маляр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31.3143.3498.20А(31.3143.3498.21А; 31.3143.3498.22А; 31.3143.3498.23А; 31.3143.3498.24А). Монтажник по монтажу стальных и железобетонных конструкций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31.3143.3498.26А(31.3143.3498.27А; 31.3143.3498.28А). Плотник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31.3143.3498.29.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31.3143.3498.33. Столяр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3552. Участок по хозяйственному обслуживанию АБК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31.3143.3552.159.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896335">
            <w:pPr>
              <w:pStyle w:val="aa"/>
              <w:rPr>
                <w:i/>
              </w:rPr>
            </w:pPr>
            <w:r>
              <w:rPr>
                <w:i/>
              </w:rPr>
              <w:t>8957. Участок подготовки образцов</w:t>
            </w:r>
          </w:p>
        </w:tc>
        <w:tc>
          <w:tcPr>
            <w:tcW w:w="3408" w:type="dxa"/>
            <w:vAlign w:val="center"/>
          </w:tcPr>
          <w:p w:rsidR="002B2574" w:rsidRDefault="002B2574" w:rsidP="00896335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896335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896335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896335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896335">
            <w:pPr>
              <w:pStyle w:val="aa"/>
            </w:pPr>
          </w:p>
        </w:tc>
      </w:tr>
      <w:tr w:rsidR="002B2574" w:rsidRPr="00E0406A" w:rsidTr="002B2574">
        <w:trPr>
          <w:jc w:val="center"/>
        </w:trPr>
        <w:tc>
          <w:tcPr>
            <w:tcW w:w="3590" w:type="dxa"/>
            <w:vAlign w:val="center"/>
          </w:tcPr>
          <w:p w:rsidR="002B2574" w:rsidRPr="00E0406A" w:rsidRDefault="002B2574" w:rsidP="00896335">
            <w:pPr>
              <w:pStyle w:val="aa"/>
              <w:jc w:val="left"/>
              <w:rPr>
                <w:b/>
              </w:rPr>
            </w:pPr>
            <w:r w:rsidRPr="00E0406A">
              <w:rPr>
                <w:b/>
              </w:rPr>
              <w:t>50. Служба генерального директора по качеству</w:t>
            </w:r>
          </w:p>
        </w:tc>
        <w:tc>
          <w:tcPr>
            <w:tcW w:w="3408" w:type="dxa"/>
            <w:vAlign w:val="center"/>
          </w:tcPr>
          <w:p w:rsidR="002B2574" w:rsidRPr="00E0406A" w:rsidRDefault="002B2574" w:rsidP="00896335">
            <w:pPr>
              <w:pStyle w:val="aa"/>
              <w:rPr>
                <w:b/>
              </w:rPr>
            </w:pPr>
          </w:p>
        </w:tc>
        <w:tc>
          <w:tcPr>
            <w:tcW w:w="2541" w:type="dxa"/>
            <w:vAlign w:val="center"/>
          </w:tcPr>
          <w:p w:rsidR="002B2574" w:rsidRPr="00E0406A" w:rsidRDefault="002B2574" w:rsidP="00896335">
            <w:pPr>
              <w:pStyle w:val="aa"/>
              <w:rPr>
                <w:b/>
              </w:rPr>
            </w:pPr>
          </w:p>
        </w:tc>
        <w:tc>
          <w:tcPr>
            <w:tcW w:w="2150" w:type="dxa"/>
            <w:vAlign w:val="center"/>
          </w:tcPr>
          <w:p w:rsidR="002B2574" w:rsidRPr="00E0406A" w:rsidRDefault="002B2574" w:rsidP="00896335">
            <w:pPr>
              <w:pStyle w:val="aa"/>
              <w:rPr>
                <w:b/>
              </w:rPr>
            </w:pPr>
          </w:p>
        </w:tc>
        <w:tc>
          <w:tcPr>
            <w:tcW w:w="2751" w:type="dxa"/>
            <w:vAlign w:val="center"/>
          </w:tcPr>
          <w:p w:rsidR="002B2574" w:rsidRPr="00E0406A" w:rsidRDefault="002B2574" w:rsidP="00896335">
            <w:pPr>
              <w:pStyle w:val="aa"/>
              <w:rPr>
                <w:b/>
              </w:rPr>
            </w:pPr>
          </w:p>
        </w:tc>
        <w:tc>
          <w:tcPr>
            <w:tcW w:w="1123" w:type="dxa"/>
            <w:vAlign w:val="center"/>
          </w:tcPr>
          <w:p w:rsidR="002B2574" w:rsidRPr="00E0406A" w:rsidRDefault="002B2574" w:rsidP="00896335">
            <w:pPr>
              <w:pStyle w:val="aa"/>
              <w:rPr>
                <w:b/>
              </w:rPr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E0406A">
            <w:pPr>
              <w:pStyle w:val="aa"/>
              <w:jc w:val="left"/>
            </w:pPr>
            <w:r>
              <w:t>50.3156.8957.02 Наладчик технологического 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896335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896335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896335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896335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896335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896335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896335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31.4601. УГЭ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4087. Участок </w:t>
            </w:r>
            <w:proofErr w:type="spellStart"/>
            <w:r>
              <w:rPr>
                <w:i/>
              </w:rPr>
              <w:t>ТОиР</w:t>
            </w:r>
            <w:proofErr w:type="spellEnd"/>
            <w:r>
              <w:rPr>
                <w:i/>
              </w:rPr>
              <w:t xml:space="preserve"> сантехнического 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31.4601.4087.18А(31.4601.4087.19А; 31.4601.4087.20А; 31.4601.4087.21А; 31.4601.4087.22А; 31.4601.4087.23А). Слесарь-сантехник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31.4601.4087.24А(31.4601.4087.25А).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</w:t>
            </w:r>
            <w:r>
              <w:lastRenderedPageBreak/>
              <w:t xml:space="preserve">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4088. Участок </w:t>
            </w:r>
            <w:proofErr w:type="spellStart"/>
            <w:r>
              <w:rPr>
                <w:i/>
              </w:rPr>
              <w:t>ТОиР</w:t>
            </w:r>
            <w:proofErr w:type="spellEnd"/>
            <w:r>
              <w:rPr>
                <w:i/>
              </w:rPr>
              <w:t xml:space="preserve"> оборудования №1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31.4601.4088.27А(31.4601.4088.28А).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Вибрация(</w:t>
            </w:r>
            <w:proofErr w:type="spellStart"/>
            <w:r>
              <w:t>лок</w:t>
            </w:r>
            <w:proofErr w:type="spellEnd"/>
            <w:r>
              <w:t>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31.4601.4088.29.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локальной вибрации 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31.4601.4088.31А(31.4601.4088.32А; 31.4601.4088.33А).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31.4601.4088.34А(31.4601.4088.35А).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4089. Участок </w:t>
            </w:r>
            <w:proofErr w:type="spellStart"/>
            <w:r>
              <w:rPr>
                <w:i/>
              </w:rPr>
              <w:t>ТОиР</w:t>
            </w:r>
            <w:proofErr w:type="spellEnd"/>
            <w:r>
              <w:rPr>
                <w:i/>
              </w:rPr>
              <w:t xml:space="preserve"> оборудования №2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31.4601.4089.38А(31.4601.4089.39А; 31.4601.4089.40А; 31.4601.4089.41А; 31.4601.4089.42А; 31.4601.4089.43А; 31.4601.4089.44А; 31.4601.4089.45А).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локальной вибрации 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31.4601.4089.46.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31.4601.4089.47А(31.4601.4089.48А; 31.4601.4089.49А; 31.4601.4089.50А; </w:t>
            </w:r>
            <w:r>
              <w:lastRenderedPageBreak/>
              <w:t>31.4601.4089.51А).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 xml:space="preserve">4090. Участок </w:t>
            </w:r>
            <w:proofErr w:type="spellStart"/>
            <w:r>
              <w:rPr>
                <w:i/>
              </w:rPr>
              <w:t>ТОиР</w:t>
            </w:r>
            <w:proofErr w:type="spellEnd"/>
            <w:r>
              <w:rPr>
                <w:i/>
              </w:rPr>
              <w:t xml:space="preserve"> оборудования №3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31.4601.4090.53А(31.4601.4090.54А).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Вибрация(</w:t>
            </w:r>
            <w:proofErr w:type="spellStart"/>
            <w:r>
              <w:t>лок</w:t>
            </w:r>
            <w:proofErr w:type="spellEnd"/>
            <w:r>
              <w:t>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31.4601.4090.56А(31.4601.4090.57А; 31.4601.4090.58А; 31.4601.4090.59А).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6117. Группа </w:t>
            </w:r>
            <w:proofErr w:type="spellStart"/>
            <w:r>
              <w:rPr>
                <w:i/>
              </w:rPr>
              <w:t>промэлектроники</w:t>
            </w:r>
            <w:proofErr w:type="spellEnd"/>
            <w:r>
              <w:rPr>
                <w:i/>
              </w:rPr>
              <w:t xml:space="preserve"> литейного и кузнечного производства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31.4601.6117.83. Ведущий </w:t>
            </w:r>
            <w:proofErr w:type="spellStart"/>
            <w:r>
              <w:t>инженер-электроник</w:t>
            </w:r>
            <w:proofErr w:type="spellEnd"/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31.4601.6117.84.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45.4501. Цех специальной оснастки (ЦСО)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3867. Участок изготовления приспособлений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45.4501.3867.02. Грузчик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45.4501.3867.03. Маляр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45.4501.3867.05А(45.4501.3867.06А). Слесарь-инструментальщик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45.4501.3867.07. Строгальщик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Тяжесть: Организовать </w:t>
            </w:r>
            <w:r>
              <w:lastRenderedPageBreak/>
              <w:t>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45.4501.3867.08А(45.4501.3867.09А; 45.4501.3867.10А).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45.4501.3867.12А(45.4501.3867.13А; 45.4501.3867.14А). Фрезеровщик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45.4501.3867.15А(45.4501.3867.16А; 45.4501.3867.17А). Шлифовщик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45.4501.3867.18.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proofErr w:type="spellStart"/>
            <w:r>
              <w:t>УФ-излучение</w:t>
            </w:r>
            <w:proofErr w:type="spellEnd"/>
            <w:r>
              <w:t xml:space="preserve">: </w:t>
            </w:r>
            <w:proofErr w:type="spellStart"/>
            <w:r>
              <w:t>УФ-излучение</w:t>
            </w:r>
            <w:proofErr w:type="spellEnd"/>
            <w:r>
              <w:t>: Рекомендуется использовать средства защиты: специальная одежда, изготовленная из тканей, наименее пропускающих УФИ; для защиты глаз и лица в производственных условиях используют очки или щитки со светофильтрами. Дерматологические средства индивидуальной защиты кожи: защитные крема с защитным фактором, поглощающим ультрафиолетовое облучение групп А, В, С не менее 18 единиц.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3868. Участок изготовления сложных деталей и штампов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45.4501.3868.19А(45.4501.3868.20А). Машинист крана (крановщик)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45.4501.3868.22.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45.4501.3868.23.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45.4501.3868.24.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45.4501.3868.25.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45.4501.3868.26. Сверловщик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45.4501.3868.27. Сверловщик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45.4501.3868.30. Токарь-расточник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45.4501.3868.31. </w:t>
            </w:r>
            <w:proofErr w:type="spellStart"/>
            <w:r>
              <w:t>Электроэрозионист</w:t>
            </w:r>
            <w:proofErr w:type="spellEnd"/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3887. Участок изготовления вспомогательного инструмента, </w:t>
            </w:r>
            <w:proofErr w:type="spellStart"/>
            <w:r>
              <w:rPr>
                <w:i/>
              </w:rPr>
              <w:t>прессформ</w:t>
            </w:r>
            <w:proofErr w:type="spellEnd"/>
            <w:r>
              <w:rPr>
                <w:i/>
              </w:rPr>
              <w:t xml:space="preserve"> и резцов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45.4501.3887.34А(45.4501.3887.35А).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45.4501.3887.37А(45.4501.3887.38А). Слесарь-инструментальщик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45.4501.3887.39.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45.4501.3887.40.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45.4501.3887.41. Токарь-расточник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45.4501.3887.42А(45.4501.3887.43А). Фрезеровщик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45.4501.3887.44А(45.4501.3887.45А; 45.4501.3887.46А). Фрезеровщик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45.4501.3887.47. Шлифовщик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45.4501.3887.48. Шлифовщик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45.4501.3887.49. Шлифовщик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45.4501.3887.50. Шлифовщик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45.4503. Управление инструментального хозяйства (УИХ)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3153. Производственно-диспетчерское бюро ЦСО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45.4503.3153.13. Грузчик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45.4503.3153.18. Резчик на пилах, ножовках и станках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Тяжесть: Организовать рациональные режимы труда  и </w:t>
            </w:r>
            <w:r>
              <w:lastRenderedPageBreak/>
              <w:t>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45.4503.3153.19. Резчик на пилах, ножовках и станках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3879. Участок инструментального хозяйства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45.4503.3879.22. Слесарь-инструментальщик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5219. Участок хозяйственного обеспечения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45.4503.5219.24. Грузчик (Уборщик)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45.4503.5219.25. Грузчик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45.4503.5219.28. Подсобный рабочий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45.4503.5219.29.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45.4503.5219.30.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45.4503.7626.37. Начальник бюро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18.1807. Механический цех № 200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1217. Сборочный участок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18.1807.1217.08А(18.1807.1217.09А; 18.1807.1217.10А; 18.1807.1217.11А; 18.1807.1217.12А; 18.1807.1217.13А; 18.1807.1217.14А).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2B2574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2B2574" w:rsidRDefault="002B2574" w:rsidP="00DB70BA">
            <w:pPr>
              <w:pStyle w:val="aa"/>
              <w:rPr>
                <w:lang w:val="en-US"/>
              </w:rPr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1221. Участок механической </w:t>
            </w:r>
            <w:r>
              <w:rPr>
                <w:i/>
              </w:rPr>
              <w:lastRenderedPageBreak/>
              <w:t>обработки №2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18.1807.1221.15.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18.1807.1221.16.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18.1807.1221.17.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18.1807.1221.18.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18.1807.1221.19.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времени  воздействия шума. 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18.1807.1221.20.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времени  воздействия шума. 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18.1807.1221.21.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18.1807.1221.22.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18.1807.1221.23. Начальник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18.1807.1221.24А(18.1807.1221.25А; 18.1807.1221.26А; 18.1807.1221.27А; 18.1807.1221.28А; 18.1807.1221.29А).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18.1807.1221.30.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18.1807.1221.31А(18.1807.1221.32А).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18.1807.1221.33А(18.1807.1221.34А).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18.1807.1221.35.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18.1807.1221.36. Сверловщик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18.1807.1221.37А(18.1807.1221.38А).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18.1807.1221.39.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18.1807.1221.40. Токарь-карусельщик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времени  воздействия шума. 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1222. Участок механической обработки №3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18.1807.1222.42А(18.1807.1222.43А). Зуборезчик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18.1807.1222.44.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18.1807.1222.45.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18.1807.1222.46.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18.1807.1222.47.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18.1807.1222.48.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18.1807.1222.49.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18.1807.1222.50.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18.1807.1222.51. Наладчик зуборезных и </w:t>
            </w:r>
            <w:proofErr w:type="spellStart"/>
            <w:r>
              <w:t>резьбофрезерных</w:t>
            </w:r>
            <w:proofErr w:type="spellEnd"/>
            <w:r>
              <w:t xml:space="preserve">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18.1807.1222.52. Начальник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18.1807.1222.53. Оператор станков с </w:t>
            </w:r>
            <w:r>
              <w:lastRenderedPageBreak/>
              <w:t>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Организовать рациональные режимы </w:t>
            </w:r>
            <w:r>
              <w:lastRenderedPageBreak/>
              <w:t>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18.1807.1222.55.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18.1807.1222.56.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18.1807.1222.57. Шлифовщик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18.1807.1222.58. Шлифовщик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1223. Участок механической обработки №4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18.1807.1223.59.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18.1807.1223.60.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18.1807.1223.61.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18.1807.1223.62.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18.1807.1223.63.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18.1807.1223.64.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18.1807.1223.65.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18.1807.1223.67. Резчик на пилах, ножовках и станках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18.1807.1223.68. Резчик на пилах, ножовках и станках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18.1807.1223.70. Старший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18.1807.1223.71А(18.1807.1223.72А; 18.1807.1223.73А).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18.1807.1223.74.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18.1807.1223.75. Шлифовщик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3285. </w:t>
            </w:r>
            <w:proofErr w:type="spellStart"/>
            <w:r>
              <w:rPr>
                <w:i/>
              </w:rPr>
              <w:t>Поизводственно-диспетчерское</w:t>
            </w:r>
            <w:proofErr w:type="spellEnd"/>
            <w:r>
              <w:rPr>
                <w:i/>
              </w:rPr>
              <w:t xml:space="preserve"> бюро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18.1807.3285.80. Грузчик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4086. Хозяйственный участок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18.1807.4086.88А(18.1807.4086.89А; 18.1807.4086.90А; 18.1807.4086.91А). Грузчик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18.1807.4086.93.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18.1807.4086.94А(18.1807.4086.95А; 18.1807.4086.96А; 18.1807.4086.97А; 18.1807.4086.98А; 18.1807.4086.99А; 18.1807.4086.100А).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5015. Участок механика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18.1807.5015.103А(18.1807.5015.104А; 18.1807.5015.105А; 18.1807.5015.106А; 18.1807.5015.107А; 18.1807.5015.108А; 18.1807.5015.109А).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5016. Участок энергетика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18.1807.5016.111А(18.1807.5016.112А; 18.1807.5016.113А; 18.1807.5016.114А; 18.1807.5016.115А; 18.1807.5016.116А).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18.1807.5016.117. Энергетик цеха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18.1808. Механический цех № 210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0621. Участок обрабатывающих центров и станков с ЧПУ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18.1808.0621.01.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18.1808.0621.02.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18.1808.0621.03. Наладчик станков и манипуляторов с программным </w:t>
            </w:r>
            <w:r>
              <w:lastRenderedPageBreak/>
              <w:t>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18.1808.0621.04А(18.1808.0621.05А; 18.1808.0621.06А).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18.1808.0621.07А(18.1808.0621.08А).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18.1808.0621.09. Старший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18.1808.0621.10А(18.1808.0621.11А; 18.1808.0621.12А).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18.1808.0621.13. Фрезеровщик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18.1808.0621.14. Шлифовщик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0780. Участок </w:t>
            </w:r>
            <w:proofErr w:type="spellStart"/>
            <w:r>
              <w:rPr>
                <w:i/>
              </w:rPr>
              <w:t>стерлитамакских</w:t>
            </w:r>
            <w:proofErr w:type="spellEnd"/>
            <w:r>
              <w:rPr>
                <w:i/>
              </w:rPr>
              <w:t xml:space="preserve">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18.1808.0780.15.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18.1808.0780.16А(18.1808.0780.17А; 18.1808.0780.18А; 18.1808.0780.19А).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18.1808.0780.20. Начальник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18.1808.0780.21А(18.1808.0780.22А; 18.1808.0780.23А; 18.1808.0780.24А; 18.1808.0780.25А; 18.1808.0780.26А; 18.1808.0780.27А; 18.1808.0780.28А; 18.1808.0780.29А; 18.1808.0780.30А; 18.1808.0780.31А; 18.1808.0780.32А; 18.1808.0780.33А; 18.1808.0780.34А).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0855. Участок механической обработки колес балансира, тормозных лент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18.1808.0855.41.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18.1808.0855.42.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18.1808.0855.43А(18.1808.0855.44А). Сверловщик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18.1808.0855.45.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18.1808.0855.46А(18.1808.0855.47А; 18.1808.0855.48А; 18.1808.0855.49А; 18.1808.0855.50А).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18.1808.0855.51. Токарь-карусельщик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1331. Участок механической обработки </w:t>
            </w:r>
            <w:proofErr w:type="spellStart"/>
            <w:r>
              <w:rPr>
                <w:i/>
              </w:rPr>
              <w:t>бульдозерно-рыхлительного</w:t>
            </w:r>
            <w:proofErr w:type="spellEnd"/>
            <w:r>
              <w:rPr>
                <w:i/>
              </w:rPr>
              <w:t xml:space="preserve"> 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18.1808.1331.52.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18.1808.1331.53А(18.1808.1331.54А; 18.1808.1331.55А; 18.1808.1331.56А; 18.1808.1331.57А; 18.1808.1331.58А; 18.1808.1331.59А; 18.1808.1331.60А; 18.1808.1331.61А; 18.1808.1331.62А; 18.1808.1331.63А; 18.1808.1331.64А).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18.1808.1331.65.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18.1808.1331.66А(18.1808.1331.67А).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18.1808.1331.68. Наладчик станков с ЧПУ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18.1808.1331.69. Начальник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18.1808.1331.70А(18.1808.1331.71А). Сверловщик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18.1808.1331.72.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1332. Участок сборки-сварки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18.1808.1332.73. Маляр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18.1808.1332.74А(18.1808.1332.75А; 18.1808.1332.76А).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18.1808.1332.77. Старший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18.1808.1332.78.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Снизить уровень воздействия вредного фактора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18.1808.1332.79. Электросварщик ручной сварки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Снизить уровень воздействия вредного фактора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1700. Управление заводами </w:t>
            </w:r>
            <w:r>
              <w:rPr>
                <w:i/>
              </w:rPr>
              <w:lastRenderedPageBreak/>
              <w:t xml:space="preserve">(производствами, цехами) 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18.1808.1700.80. Заместитель начальника цеха по подготовке производства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3285. Производственно-диспетчерское бюро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18.1808.3285.82А(18.1808.3285.83А). Грузчик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4086. Хозяйственный участок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18.1808.4086.88А(18.1808.4086.89А). Грузчик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18.1808.4086.90.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18.1808.4086.91.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18.1808.4086.92А(18.1808.4086.93А).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5015. Участок механика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18.1808.5015.94. Механик цеха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18.1808.5015.95А(18.1808.5015.96А).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5016. Участок энергетика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18.1808.5016.97.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18.1808.5016.98А(18.1808.5016.99А; 18.1808.5016.100А; 18.1808.5016.101А; 18.1808.5016.102А).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18.1808.5016.103. Энергетик цеха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18.1841. Механический цех № 220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0735. Участок доделочный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18.1841.0735.01А(18.1841.0735.02А).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18.1841.0735.03А(18.1841.0735.04А; 18.1841.0735.05А; 18.1841.0735.06А; </w:t>
            </w:r>
            <w:r>
              <w:lastRenderedPageBreak/>
              <w:t>18.1841.0735.07А). Наладчик шлифовальных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18.1841.0735.08. Старший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0736. Участок гайконарезной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18.1841.0736.09. </w:t>
            </w:r>
            <w:proofErr w:type="spellStart"/>
            <w:r>
              <w:t>Наждачник</w:t>
            </w:r>
            <w:proofErr w:type="spellEnd"/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18.1841.0736.10А(18.1841.0736.11А).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18.1841.0736.12.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18.1841.0736.13А(18.1841.0736.14А).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18.1841.0736.15А(18.1841.0736.16А). Прессовщик на горячей штамповке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18.1841.0736.17. Старший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0851. </w:t>
            </w:r>
            <w:proofErr w:type="spellStart"/>
            <w:r>
              <w:rPr>
                <w:i/>
              </w:rPr>
              <w:t>Техбюро</w:t>
            </w:r>
            <w:proofErr w:type="spellEnd"/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18.1841.0851.18. Начальник бюро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0856. Участок предварительной обработки металла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18.1841.0856.19.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18.1841.0856.20А(18.1841.0856.21А).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1083. Автоматный участок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18.1841.1083.22. </w:t>
            </w:r>
            <w:proofErr w:type="spellStart"/>
            <w:r>
              <w:t>Наждачник</w:t>
            </w:r>
            <w:proofErr w:type="spellEnd"/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Организовать рациональные режимы </w:t>
            </w:r>
            <w:r>
              <w:lastRenderedPageBreak/>
              <w:t>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18.1841.1083.23А(18.1841.1083.24А; 18.1841.1083.25А; 18.1841.1083.26А; 18.1841.1083.27А; 18.1841.1083.28А).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18.1841.1083.29. Старший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18.1841.1083.30. Токарь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3285. Производственно-диспетчерское бюро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18.1841.3285.32А(18.1841.3285.33А; 18.1841.3285.34А). Грузчик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4086. Хозяйственный участок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18.1841.4086.40А(18.1841.4086.41А). Грузчик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18.1841.4086.43. Мастер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18.1841.4086.44А(18.1841.4086.45А).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5015. Участок механика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18.1841.5015.47. Механик цеха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18.1841.5015.48А(18.1841.5015.49А; 18.1841.5015.50А; 18.1841.5015.51А).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5016. Участок энергетика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18.1841.5016.52. Электрогазосварщик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Снизить уровень воздействия вредного фактора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18.1841.5016.53А(18.1841.5016.54А; 18.1841.5016.55А; 18.1841.5016.56А; 18.1841.5016.57А). Электромонтер по </w:t>
            </w:r>
            <w:r>
              <w:lastRenderedPageBreak/>
              <w:t>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18.1842. Механический цех № 230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1700. Управление заводами (производствами, цехами)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18.1842.1700.01. Заместитель начальника цеха по производству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18.1842.1700.02. Заместитель начальника цеха по подготовке производства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1853. Участок шестерен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18.1842.1853.03А(18.1842.1853.04А; 18.1842.1853.05А; 18.1842.1853.06А; 18.1842.1853.07А; 18.1842.1853.08А; 18.1842.1853.09А; 18.1842.1853.10А; 18.1842.1853.11А; 18.1842.1853.12А; 18.1842.1853.13А; 18.1842.1853.14А; 18.1842.1853.15А; 18.1842.1853.16А; 18.1842.1853.17А; 18.1842.1853.18А; 18.1842.1853.19А; 18.1842.1853.20А; 18.1842.1853.21А; 18.1842.1853.22А).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18.1842.1853.23А(18.1842.1853.24А; 18.1842.1853.25А).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18.1842.1853.26. Наладчик зуборезных и </w:t>
            </w:r>
            <w:proofErr w:type="spellStart"/>
            <w:r>
              <w:t>резьбофрезерных</w:t>
            </w:r>
            <w:proofErr w:type="spellEnd"/>
            <w:r>
              <w:t xml:space="preserve">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18.1842.1853.27.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18.1842.1853.28. Начальник участка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1855. Механосборочный участок № 1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18.1842.1855.29А(18.1842.1855.30А; 18.1842.1855.31А; 18.1842.1855.32А; 18.1842.1855.33А; 18.1842.1855.34А; 18.1842.1855.35А; 18.1842.1855.36А).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18.1842.1855.37А(18.1842.1855.38А; 18.1842.1855.39А; 18.1842.1855.40А; 18.1842.1855.41А; 18.1842.1855.42А; 18.1842.1855.43А; 18.1842.1855.44А; 18.1842.1855.45А; 18.1842.1855.46А; 18.1842.1855.47А; 18.1842.1855.48А).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18.1842.1855.49. Наладчик зуборезных и </w:t>
            </w:r>
            <w:proofErr w:type="spellStart"/>
            <w:r>
              <w:t>резьбофрезерных</w:t>
            </w:r>
            <w:proofErr w:type="spellEnd"/>
            <w:r>
              <w:t xml:space="preserve">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18.1842.1855.50.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18.1842.1855.51.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Тяжесть: Организовать </w:t>
            </w:r>
            <w:r>
              <w:lastRenderedPageBreak/>
              <w:t>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1865. Участок коробки переменных передач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18.1842.1865.52А(18.1842.1865.53А; 18.1842.1865.54А).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3285. Производственно-диспетчерское бюро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18.1842.3285.55. Грузчик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18.1842.3285.58. Начальник бюро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4086. Хозяйственный участок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18.1842.4086.59А(18.1842.4086.60А; 18.1842.4086.61А).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5015. Участок механика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18.1842.5015.62. Механик цеха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Автоматизация производственных процессов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18.1842.5015.63А(18.1842.5015.64А; 18.1842.5015.65А; 18.1842.5015.66А; 18.1842.5015.67А). Слесарь-ремонтник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5016. Участок энергетика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18.1842.5016.68А(18.1842.5016.69А; 18.1842.5016.70А; 18.1842.5016.71А).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18.1842.5016.72. Энергетик цеха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Автоматизация производственных процессов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50. Служба заместителя генерального директора по качеству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3155.8930. Лаборатория теплотехнических измерений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50.3155.8930.09. Контролер </w:t>
            </w:r>
            <w:r>
              <w:lastRenderedPageBreak/>
              <w:t>измерительных приборов и специального инструмента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Рационализация рабочих мест и </w:t>
            </w:r>
            <w:r>
              <w:lastRenderedPageBreak/>
              <w:t>рабочей позы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50.3155.8930.12. Начальник лаборатории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Для улучшений условий труда по фактору «освещение» и снижения класса условий труда рекомендуется усилить искусственное освещение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3155.8973. Измерительная лаборатория геометрических величин ПДД и УИХ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50.3155.8973.21. Контролер измерительных приборов и специального инструмента (МСЦ-5)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Освещение: Увеличить искусственное освещение рабочей поверхности. Установить местное освещение рабочей поверхности.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Обеспечение нормируемых значений искусственной освещенности.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3155.8976. Бюро тепловой автоматики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50.3155.8976.38А(50.3155.8976.39А; 50.3155.8976.40А; 50.3155.8976.41А). Наладчик контрольно-измерительных приборов и автоматики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50.3155.8976.42. Наладчик контрольно-измерительных приборов и автоматики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50.3155.8976.43А(50.3155.8976.44А). Наладчик контрольно-измерительных приборов и автоматики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50.3155.8976.45. Наладчик контрольно-измерительных приборов и автоматики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3156.5632. Спектрохимическая лаборатория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50.3156.5632.59. Лаборант спектрального анализа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50.3156.5632.60А(50.3156.5632.61А; 50.3156.5632.62А; 50.3156.5632.63А; 50.3156.5632.64А). Лаборант химического анализа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50.3156.5632.65. Лаборант химического анализа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зоны. 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50.3156.5632.66А(50.3156.5632.67А). Лаборант химического анализа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50.3156.5632.68. Начальник лаборатории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3156.5633. Лаборатория по анализу металлов и сплавов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50.3156.5633.69. Ведущий инженер-исследователь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50.3156.5633.70. Лаборант </w:t>
            </w:r>
            <w:r>
              <w:lastRenderedPageBreak/>
              <w:t>химического анализа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Освещение: Увеличить </w:t>
            </w:r>
            <w:r>
              <w:lastRenderedPageBreak/>
              <w:t>искусственное освещение рабочей поверхности.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Обеспечение </w:t>
            </w:r>
            <w:r>
              <w:lastRenderedPageBreak/>
              <w:t xml:space="preserve">нормируемых значений искусственной освещенности.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50.3156.5633.71. Лаборант химического анализа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50.3156.5633.72А(50.3156.5633.73А; 50.3156.5633.74А; 50.3156.5633.75А; 50.3156.5633.76А; 50.3156.5633.77А; 50.3156.5633.78А; 50.3156.5633.79А). Лаборант химического анализа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50.3156.5633.80. Начальник лаборатории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3156.5634. Лаборатория неметаллических материалов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50.3156.5634.81. Ведущий инженер-исследователь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50.3156.5634.82. Главный специалист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50.3156.5634.83А(50.3156.5634.84А). Лаборант химического анализа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Освещение: Увеличить искусственное освещение рабочей поверхности.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Обеспечение нормируемых значений искусственной освещенности.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50.3156.5634.85А(50.3156.5634.86А). </w:t>
            </w:r>
            <w:r>
              <w:lastRenderedPageBreak/>
              <w:t>Лаборант химического анализа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Освещение: Увеличить </w:t>
            </w:r>
            <w:r>
              <w:lastRenderedPageBreak/>
              <w:t>искусственное освещение рабочей поверхности.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Обеспечение </w:t>
            </w:r>
            <w:r>
              <w:lastRenderedPageBreak/>
              <w:t xml:space="preserve">нормируемых значений искусственной освещенности.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50.3156.5634.87. Лаборант химического анализа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Освещение: Увеличить искусственное освещение рабочей поверхности.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Обеспечение нормируемых значений искусственной освещенности.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50.3156.5634.88. Начальник лаборатории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3156.5635. Отдел по материаловедению и защитным покрытиям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3156.5640. Металлографическая лаборатория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50.3156.5640.94. Лаборант-металлограф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Микроклимат: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времени воздействия фактора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3156.5641. Лаборатория по физико-механическим испытаниям и рентгенографическому контролю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 xml:space="preserve">50.3156.5641.96А(50.3156.5641.97А). </w:t>
            </w:r>
            <w:proofErr w:type="spellStart"/>
            <w:r>
              <w:t>Дефектоскопист</w:t>
            </w:r>
            <w:proofErr w:type="spellEnd"/>
            <w:r>
              <w:t xml:space="preserve"> </w:t>
            </w:r>
            <w:proofErr w:type="spellStart"/>
            <w:r>
              <w:t>рентгено</w:t>
            </w:r>
            <w:proofErr w:type="spellEnd"/>
            <w:r>
              <w:t xml:space="preserve">-, </w:t>
            </w:r>
            <w:proofErr w:type="spellStart"/>
            <w:r>
              <w:t>гаммаграфирования</w:t>
            </w:r>
            <w:proofErr w:type="spellEnd"/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50.3156.5641.98. Лаборант по физико-</w:t>
            </w:r>
            <w:r>
              <w:lastRenderedPageBreak/>
              <w:t>механическим испытаниям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Рекомендуется использовать </w:t>
            </w:r>
            <w:r>
              <w:lastRenderedPageBreak/>
              <w:t>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50.3156.5641.99. Начальник лаборатории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3156.5642. </w:t>
            </w:r>
            <w:proofErr w:type="spellStart"/>
            <w:r>
              <w:rPr>
                <w:i/>
              </w:rPr>
              <w:t>Иссследовательская</w:t>
            </w:r>
            <w:proofErr w:type="spellEnd"/>
            <w:r>
              <w:rPr>
                <w:i/>
              </w:rPr>
              <w:t xml:space="preserve"> группа защитных покрытий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50.3156.5642.100. Ведущий инженер-исследователь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50.3156.5642.101. Главный специалист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Химический: Усовершенствовать систему вентиляции в зоне выполнения паяльных работ.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3156.5643. Участок подготовки образцов для испытательных и исследовательских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50.3156.5643.103. Наладчик контрольно-измерительных приборов и автоматики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50.3156.5643.104. Наладчик технологического оборудования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50.3156.5643.106. Полировщик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50.3156.5643.107. Слесарь-сантехник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50.3156.5643.108А(50.3156.5643.109А). Станочник широкого профиля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3156.8900. Санитарно-промышленная лаборатория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50.3156.8900.110. Ведущий инженер-технолог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50.3156.8900.111А(50.3156.8900.112А). Лаборант по анализу газов и пыли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50.3156.8900.113. Начальник лаборатории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50.3156.8900.114. Оператор акустических испытаний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3156.8918. Комплексная лаборатория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50.3156.8918.115. Ведущий инженер-исследователь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50.3156.8918.116А(50.3156.8918.117А; 50.3156.8918.118А; 50.3156.8918.119А). Лаборант химического анализа (Т- 8)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50.3156.8918.120А(50.3156.8918.121А). Лаборант химического анализа (ПИМ ТЦ Т-1)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Разработать мероприятия по режиму труда работника с учетом тяжести </w:t>
            </w:r>
            <w:r>
              <w:lastRenderedPageBreak/>
              <w:t>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Соблюдение требований по тяжести трудового </w:t>
            </w:r>
            <w:r>
              <w:lastRenderedPageBreak/>
              <w:t xml:space="preserve">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lastRenderedPageBreak/>
              <w:t>50.3156.8918.122А(50.3156.8918.123А; 50.3156.8918.124А; 50.3156.8918.125А). Лаборант химического анализа (ПИМ ТЦ Т-3))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50.3156.8918.126. Лаборант химического анализа (ТЦ Т-1, Т-3)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50.3156.8918.127. Начальник лаборатории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3156.8937. Лаборатория </w:t>
            </w:r>
            <w:proofErr w:type="spellStart"/>
            <w:r>
              <w:rPr>
                <w:i/>
              </w:rPr>
              <w:t>экспресс-анализов</w:t>
            </w:r>
            <w:proofErr w:type="spellEnd"/>
            <w:r>
              <w:rPr>
                <w:i/>
              </w:rPr>
              <w:t xml:space="preserve"> формовочных материалов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50.3156.8937.128А(50.3156.8937.129А). Лаборант по анализу формовочных и шихтовых смесей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50.3156.8937.130. Лаборант по анализу формовочных и шихтовых смесей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50.3156.8937.131А(50.3156.8937.132А; 50.3156.8937.133А). Лаборант по анализу формовочных и шихтовых смесей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</w:t>
            </w:r>
            <w:r>
              <w:lastRenderedPageBreak/>
              <w:t xml:space="preserve">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50.3156.8937.134. Начальник лаборатории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3156.3165. Бюро входного контроля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50.3156.3165.141. Контролер материалов, металлов, полуфабрикатов и изделий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5001.1138. Бюро технического контроля ССЦ № 111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50.5001.1138.154. Контролер сварочных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5001.1146. Бюро технического контроля ССВЦ № 300, ССВЦ № 310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50.5001.1146.156. Контролер малярных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>Снижение уровня воздействия производственного шума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50.5001.1146.157А(50.5001.1146.158А; 50.5001.1146.159А; 50.5001.1146.160А; 50.5001.1146.161А; 50.5001.1146.162А; 50.5001.1146.163А). Контролер сварочных работ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>Снижение уровня воздействия производственного шума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5001.1148. Бюро технического контроля ЦСЧЛ, ТЦ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50.5001.1148.172А(50.5001.1148.173А; 50.5001.1148.174А; 50.5001.1148.175А; 50.5001.1148.176А). Контролер в литейном производстве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Организовать рациональные режимы </w:t>
            </w:r>
            <w:r>
              <w:lastRenderedPageBreak/>
              <w:t>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50.5001.1148.177. Контролер в литейном производстве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50.5001.1148.178. Контролер в литейном производстве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50.5001.1148.180. Контролер по термообработке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50.5001.1148.181А(50.5001.1148.182А; 50.5001.1148.183А). Контролер по термообработке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50.5001.1148.184. Контролер по термообработке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50.5001.1148.185. Контролер по термообработке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50.5001.1148.186А(50.5001.1148.187А; 50.5001.1148.188А). Контролер по термообработке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50.5001.1148.189. Начальник бюро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5001.1149. Бюро технического контроля УИХ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jc w:val="left"/>
            </w:pPr>
            <w:r>
              <w:t>50.5001.1149.196. Контролер по термообработке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Default="002B2574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2B2574" w:rsidRPr="00C80701" w:rsidRDefault="002B2574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18.1806. Сборочно-сдаточный цех № 111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0854. Арматурно-трубочный участок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18.1806.0854.05. Испытатель на герметичность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18.1806.0854.06. Маляр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18.1806.0854.08. Паяльщик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18.1806.0854.09. Сверловщик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18.1806.0854.10.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18.1806.0854.11. Токарь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Организовать рациональные режимы </w:t>
            </w:r>
            <w:r>
              <w:lastRenderedPageBreak/>
              <w:t>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18.1806.0854.12А(18.1806.0854.13А). Электросварщик на автоматических и полуавтоматических машинах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18.1806.0854.14. Электрогазосварщик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1337. Участок сборки тракторов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18.1806.1337.15. Водитель-испытатель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локальной вибрации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Использовать средства вибропоглощения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общей вибрации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18.1806.1337.16А(18.1806.1337.17А; 18.1806.1337.18А). Водитель-испытатель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18.1806.1337.21. Слесарь механосборочных работ (монтаж КПП)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18.1806.1337.22А(18.1806.1337.23А). Слесарь механосборочных работ (сборка телеги)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18.1806.1337.24А(18.1806.1337.25А; 18.1806.1337.26А; 18.1806.1337.27А). Слесарь механосборочных работ (сборка трансмиссии)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18.1806.1337.28. Слесарь механосборочных работ (обкатка трансмиссии)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18.1806.1337.29. Слесарь механосборочных работ (монтаж ДВС)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18.1806.1337.30. Слесарь механосборочных работ (установка гидравлической системы)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18.1806.1337.31. Слесарь механосборочных работ (сборка и установка радиатора)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18.1806.1337.32. Слесарь механосборочных работ (сборка и установка платформы)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18.1806.1337.33А(18.1806.1337.34А). Слесарь механосборочных работ (установка кабины и облицовка)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18.1806.1337.35. Слесарь механосборочных работ (заправка, запуск, обувание гусениц)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18.1806.1337.36А(18.1806.1337.37А; 18.1806.1337.38А). Слесарь механосборочных работ (сборка и установка кожуха)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18.1806.1337.39А(18.1806.1337.40А). Старший мастер участка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18.1806.1337.41. Стропальщик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18.1806.1337.42. Электрогазосварщик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1339. Участок испытания и окраски ДСТ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18.1806.1339.43. Водитель-испытатель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Использовать средства вибропоглощения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общей вибрации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локальной вибрации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</w:t>
            </w:r>
            <w:r>
              <w:lastRenderedPageBreak/>
              <w:t xml:space="preserve">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lastRenderedPageBreak/>
              <w:t>18.1806.1339.44А(18.1806.1339.45А; 18.1806.1339.46А; 18.1806.1339.47А; 18.1806.1339.48А; 18.1806.1339.49А; 18.1806.1339.50А; 18.1806.1339.51А; 18.1806.1339.52А). Водитель-испытатель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18.1806.1339.53А(18.1806.1339.54А; 18.1806.1339.55А; 18.1806.1339.56А; 18.1806.1339.57А). Маляр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18.1806.1339.58. Машинист моечных машин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локальной вибрации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18.1806.1339.60А(18.1806.1339.61А; 18.1806.1339.62А; 18.1806.1339.63А; 18.1806.1339.64А; 18.1806.1339.65А; 18.1806.1339.66А; 18.1806.1339.67А; 18.1806.1339.68А; 18.1806.1339.69А; 18.1806.1339.70А; 18.1806.1339.71А; 18.1806.1339.72А; 18.1806.1339.73А).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18.1806.1339.74. Слесарь-электромонтажник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18.1806.1339.75. Старший мастер участка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18.1806.1339.76. Стропальщик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Организовать рациональные режимы </w:t>
            </w:r>
            <w:r>
              <w:lastRenderedPageBreak/>
              <w:t>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lastRenderedPageBreak/>
              <w:t>18.1806.1339.80. Электрогазосварщик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1354. Участок сборки ДЭТ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18.1806.1354.81. Водитель-испытатель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Использовать средства вибропоглощения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общей вибрации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18.1806.1354.82. Водитель-испытатель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Использовать средства вибропоглощения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общей вибрации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локальной вибрации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18.1806.1354.83. Водитель-испытатель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18.1806.1354.84А(18.1806.1354.85А; 18.1806.1354.86А; 18.1806.1354.87А). Маляр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18.1806.1354.88А(18.1806.1354.89А). Мастер участка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18.1806.1354.90.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18.1806.1354.91А(18.1806.1354.92А; 18.1806.1354.93А; 18.1806.1354.94А; 18.1806.1354.95А; 18.1806.1354.96А; 18.1806.1354.97А; 18.1806.1354.98А; 18.1806.1354.99А; 18.1806.1354.100А; 18.1806.1354.101А; 18.1806.1354.102А; 18.1806.1354.103А).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18.1806.1354.104. Слесарь-электромонтажник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18.1806.1354.105А(18.1806.1354.106А; 18.1806.1354.107А; 18.1806.1354.108А; 18.1806.1354.109А; 18.1806.1354.110А; 18.1806.1354.111А; 18.1806.1354.112А). Слесарь-электромонтажник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2B2574" w:rsidRPr="00C80701" w:rsidTr="002B2574">
        <w:trPr>
          <w:jc w:val="center"/>
        </w:trPr>
        <w:tc>
          <w:tcPr>
            <w:tcW w:w="3590" w:type="dxa"/>
            <w:vAlign w:val="center"/>
          </w:tcPr>
          <w:p w:rsidR="002B2574" w:rsidRPr="00C96431" w:rsidRDefault="002B2574" w:rsidP="00C96431">
            <w:pPr>
              <w:pStyle w:val="aa"/>
              <w:rPr>
                <w:i/>
              </w:rPr>
            </w:pPr>
            <w:r>
              <w:rPr>
                <w:i/>
              </w:rPr>
              <w:t>3285. Производственно-диспетчерское бюро</w:t>
            </w:r>
          </w:p>
        </w:tc>
        <w:tc>
          <w:tcPr>
            <w:tcW w:w="3408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2B2574" w:rsidRDefault="002B2574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2B2574" w:rsidRPr="00C80701" w:rsidRDefault="002B2574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18.1806.3285.117А(18.1806.3285.118А). Грузчик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rPr>
                <w:i/>
              </w:rPr>
            </w:pPr>
            <w:r>
              <w:rPr>
                <w:i/>
              </w:rPr>
              <w:t>4086. Хозяйственный участок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18.1806.4086.132. Мастер участка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rPr>
                <w:i/>
              </w:rPr>
            </w:pPr>
            <w:r>
              <w:rPr>
                <w:i/>
              </w:rPr>
              <w:t>5015. Участок механика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18.1806.5015.139А(18.1806.5015.140А). Слесарь-ремонтник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rPr>
                <w:i/>
              </w:rPr>
            </w:pPr>
            <w:r>
              <w:rPr>
                <w:i/>
              </w:rPr>
              <w:t>5016. Участок энергетика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18.1806.5016.141. Электрогазосварщик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Default="00CE284F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18.1806.5016.142А(18.1806.5016.143А; 18.1806.5016.144А; 18.1806.5016.145А; 18.1806.5016.146А; 18.1806.5016.147А).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jc w:val="left"/>
            </w:pPr>
            <w:r>
              <w:t>18.1806.5016.149А(18.1806.5016.150А; 18.1806.5016.151А; 18.1806.5016.152А). Слесарь-сантехник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CE284F" w:rsidRPr="00C80701" w:rsidRDefault="00CE284F" w:rsidP="00CE284F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18.1809. Сборочно-сварочный цех № 300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rPr>
                <w:i/>
              </w:rPr>
            </w:pPr>
            <w:r>
              <w:rPr>
                <w:i/>
              </w:rPr>
              <w:t>0851. </w:t>
            </w:r>
            <w:proofErr w:type="spellStart"/>
            <w:r>
              <w:rPr>
                <w:i/>
              </w:rPr>
              <w:t>Техбюро</w:t>
            </w:r>
            <w:proofErr w:type="spellEnd"/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rPr>
                <w:i/>
              </w:rPr>
            </w:pPr>
            <w:r>
              <w:rPr>
                <w:i/>
              </w:rPr>
              <w:t>1334. Участок сборки-сварки БРО и рамы трактора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18.1809.1334.04. Газорезчик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>Снижение тяжести трудового процесса.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>Снижение концентрации вредных веществ в воздухе рабочей зоны .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18.1809.1334.05.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18.1809.1334.06А(18.1809.1334.07А; 18.1809.1334.08А).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18.1809.1334.11. Сверловщик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Организовать рациональные режимы </w:t>
            </w:r>
            <w:r>
              <w:lastRenderedPageBreak/>
              <w:t>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18.1809.1334.12А(18.1809.1334.13А; 18.1809.1334.14А; 18.1809.1334.15А; 18.1809.1334.16А; 18.1809.1334.17А).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18.1809.1334.18. Старший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18.1809.1334.19. Электросварщик на автоматических и полуавтоматических машинах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18.1809.1334.20. Электросварщик на автоматических и полуавтоматических машинах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18.1809.1334.21А(18.1809.1334.22А; 18.1809.1334.23А; 18.1809.1334.24А; 18.1809.1334.25А; 18.1809.1334.26А; 18.1809.1334.27А; 18.1809.1334.28А; 18.1809.1334.29А; 18.1809.1334.30А; 18.1809.1334.31А; 18.1809.1334.32А; </w:t>
            </w:r>
            <w:r>
              <w:lastRenderedPageBreak/>
              <w:t>18.1809.1334.33А; 18.1809.1334.34А; 18.1809.1334.35А; 18.1809.1334.36А; 18.1809.1334.37А; 18.1809.1334.38А; 18.1809.1334.39А; 18.1809.1334.40А). Электросварщик на автоматических и полуавтоматических машинах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18.1809.1334.41А(18.1809.1334.42А). Электросварщик ручной сварки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rPr>
                <w:i/>
              </w:rPr>
            </w:pPr>
            <w:r>
              <w:rPr>
                <w:i/>
              </w:rPr>
              <w:t>1335. Участок сборки-сварки навесного оборудования и узлов колесных погрузчиков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18.1809.1335.44. Сверловщик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18.1809.1335.45А(18.1809.1335.46А; 18.1809.1335.47А; 18.1809.1335.48А).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18.1809.1335.49. Старший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18.1809.1335.50. Стропальщик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18.1809.1335.51А(18.1809.1335.52А; 18.1809.1335.53А; 18.1809.1335.54А; 18.1809.1335.55А; 18.1809.1335.56А; 18.1809.1335.57А; 18.1809.1335.58А; 18.1809.1335.59А; 18.1809.1335.60А; 18.1809.1335.61А; 18.1809.1335.62А; 18.1809.1335.63А). Электросварщик на автоматических и полуавтоматических машинах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1358. Участок </w:t>
            </w:r>
            <w:proofErr w:type="spellStart"/>
            <w:r>
              <w:rPr>
                <w:i/>
              </w:rPr>
              <w:t>дробеочистки</w:t>
            </w:r>
            <w:proofErr w:type="spellEnd"/>
            <w:r>
              <w:rPr>
                <w:i/>
              </w:rPr>
              <w:t xml:space="preserve"> и окраски деталей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18.1809.1358.64А(18.1809.1358.65А). Маляр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18.1809.1358.66. Чистильщик металла, отливок, изделий и деталей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Уменьшение воздействия локальной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rPr>
                <w:i/>
              </w:rPr>
            </w:pPr>
            <w:r>
              <w:rPr>
                <w:i/>
              </w:rPr>
              <w:t>1361. Участок сборки-сварки и механической обработки КБФ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18.1809.1361.67А(18.1809.1361.68А; 18.1809.1361.69А).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18.1809.1361.68А (18.1809.1361.67А).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18.1809.1361.69А (18.1809.1361.67А).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18.1809.1361.70А(18.1809.1361.71А; 18.1809.1361.72А; 18.1809.1361.73А; 18.1809.1361.74А).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18.1809.1361.76.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</w:t>
            </w:r>
            <w:r>
              <w:lastRenderedPageBreak/>
              <w:t xml:space="preserve">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18.1809.1361.78А(18.1809.1361.79А; 18.1809.1361.80А; 18.1809.1361.81А; 18.1809.1361.82А; 18.1809.1361.83А; 18.1809.1361.84А).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локальной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18.1809.1361.86. Токарь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18.1809.1361.87. Сверловщик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rPr>
                <w:i/>
              </w:rPr>
            </w:pPr>
            <w:r>
              <w:rPr>
                <w:i/>
              </w:rPr>
              <w:t>1356. Участок сборки-сварки  рам тележек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18.1809.1356.90А(18.1809.1356.91А; 18.1809.1356.92А). Сверловщик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18.1809.1356.93А(18.1809.1356.94А). Сверловщик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18.1809.1356.95.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18.1809.1356.96. Старший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18.1809.1356.97. Фрезеровщик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18.1809.1356.98А(18.1809.1356.99А; 18.1809.1356.100А; 18.1809.1356.101А; 18.1809.1356.102А; 18.1809.1356.103А; 18.1809.1356.104А; 18.1809.1356.105А). Электросварщик на автоматических и полуавтоматических машинах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18.1809.1356.106. Электросварщик ручной сварки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rPr>
                <w:i/>
              </w:rPr>
            </w:pPr>
            <w:r>
              <w:rPr>
                <w:i/>
              </w:rPr>
              <w:t>3285. Производственно-диспетчерское бюро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18.1809.3285.112А(18.1809.3285.113А). Грузчик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18.1809.3285.118. Стропальщик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rPr>
                <w:i/>
              </w:rPr>
            </w:pPr>
            <w:r>
              <w:rPr>
                <w:i/>
              </w:rPr>
              <w:t>4086. Хозяйственный участок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18.1809.4086.120. Грузчик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18.1809.4086.122А(18.1809.4086.123А; 18.1809.4086.124А; 18.1809.4086.125А; 18.1809.4086.126А; 18.1809.4086.127А).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CE284F" w:rsidRPr="00C80701" w:rsidTr="002B2574">
        <w:trPr>
          <w:jc w:val="center"/>
        </w:trPr>
        <w:tc>
          <w:tcPr>
            <w:tcW w:w="3590" w:type="dxa"/>
            <w:vAlign w:val="center"/>
          </w:tcPr>
          <w:p w:rsidR="00CE284F" w:rsidRPr="00C96431" w:rsidRDefault="00CE284F" w:rsidP="00C96431">
            <w:pPr>
              <w:pStyle w:val="aa"/>
              <w:rPr>
                <w:i/>
              </w:rPr>
            </w:pPr>
            <w:r>
              <w:rPr>
                <w:i/>
              </w:rPr>
              <w:t>5015. Участок механика</w:t>
            </w:r>
          </w:p>
        </w:tc>
        <w:tc>
          <w:tcPr>
            <w:tcW w:w="3408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CE284F" w:rsidRDefault="00CE284F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CE284F" w:rsidRPr="00C80701" w:rsidRDefault="00CE284F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18.1809.5015.130А(18.1809.5015.131А; 18.1809.5015.132А). Слесарь-ремонтник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5016. Участок энергетика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18.1809.5016.134А(18.1809.5016.135А; 18.1809.5016.136А; 18.1809.5016.137А; 18.1809.5016.138А; 18.1809.5016.139А; 18.1809.5016.140А).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18.1843. Сборочно-сварочный цех № 310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0851. </w:t>
            </w:r>
            <w:proofErr w:type="spellStart"/>
            <w:r>
              <w:rPr>
                <w:i/>
              </w:rPr>
              <w:t>Техбюро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0911. Участок сборки кабины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18.1843.0911.04А(18.1843.0911.05А).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18.1843.0911.07. Сверловщик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18.1843.0911.08А(18.1843.0911.09А).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18.1843.0911.10.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Рекомендуется использовать </w:t>
            </w:r>
            <w:r>
              <w:lastRenderedPageBreak/>
              <w:t>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уровня </w:t>
            </w:r>
            <w:r>
              <w:lastRenderedPageBreak/>
              <w:t xml:space="preserve">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18.1843.0911.11.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18.1843.0911.12А(18.1843.0911.13А; 18.1843.0911.14А).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18.1843.0911.15А(18.1843.0911.16А; 18.1843.0911.17А; 18.1843.0911.18А; 18.1843.0911.19А; 18.1843.0911.20А).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18.1843.0911.21А(18.1843.0911.22А; 18.1843.0911.23А).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18.1843.0911.24.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локальной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Рекомендуется использовать </w:t>
            </w:r>
            <w:r>
              <w:lastRenderedPageBreak/>
              <w:t>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уровня </w:t>
            </w:r>
            <w:r>
              <w:lastRenderedPageBreak/>
              <w:t xml:space="preserve">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18.1843.0911.25.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18.1843.0911.26А(18.1843.0911.27А; 18.1843.0911.28А; 18.1843.0911.29А; 18.1843.0911.30А; 18.1843.0911.31А; 18.1843.0911.32А). Электросварщик на автоматических и полуавтоматических машинах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0920. Участок газовой резки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18.1843.0920.33А(18.1843.0920.34А). Газорезчик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18.1843.0920.35. Газорезчик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18.1843.0920.36.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18.1843.0920.37. Наладчик сварочного и </w:t>
            </w:r>
            <w:proofErr w:type="spellStart"/>
            <w:r>
              <w:t>газоплазморезательного</w:t>
            </w:r>
            <w:proofErr w:type="spellEnd"/>
            <w:r>
              <w:t xml:space="preserve"> </w:t>
            </w:r>
            <w:r>
              <w:lastRenderedPageBreak/>
              <w:t>оборудования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</w:t>
            </w:r>
            <w:r>
              <w:lastRenderedPageBreak/>
              <w:t xml:space="preserve">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18.1843.0920.38А(18.1843.0920.39А). Наладчик холодноштамповочного оборудования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18.1843.0920.41.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18.1843.0920.42.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18.1843.0920.43.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18.1843.0920.44А(18.1843.0920.45А).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18.1843.0920.46. Старший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18.1843.0920.47. Стропальщик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0921. Участок сборки-сварки </w:t>
            </w:r>
            <w:proofErr w:type="spellStart"/>
            <w:r>
              <w:rPr>
                <w:i/>
              </w:rPr>
              <w:t>гидробаков</w:t>
            </w:r>
            <w:proofErr w:type="spellEnd"/>
            <w:r>
              <w:rPr>
                <w:i/>
              </w:rPr>
              <w:t>, топливных баков и облицовки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18.1843.0921.48А(18.1843.0921.49А).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18.1843.0921.50. Начальник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18.1843.0921.51. Распределитель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18.1843.0921.52. Сварщик на машинах контактной (прессовой) сварки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18.1843.0921.53.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18.1843.0921.54.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18.1843.0921.55.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18.1843.0921.56.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18.1843.0921.57. Стропальщик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18.1843.0921.58. Токарь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18.1843.0921.59. Электрогазосварщик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18.1843.0921.60А(18.1843.0921.61А). Электросварщик на автоматических и полуавтоматических машинах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18.1843.0921.62А(18.1843.0921.63А; 18.1843.0921.64А; 18.1843.0921.65А). Электросварщик на автоматических и полуавтоматических машинах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18.1843.0921.66. Электросварщик на автоматических и полуавтоматических машинах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18.1843.0921.67А(18.1843.0921.68А). Электросварщик на автоматических и полуавтоматических машинах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Усовершенствовать систему </w:t>
            </w:r>
            <w:r>
              <w:lastRenderedPageBreak/>
              <w:t>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концентрации </w:t>
            </w:r>
            <w:r>
              <w:lastRenderedPageBreak/>
              <w:t xml:space="preserve">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0922. Участок прессов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18.1843.0922.69. Наладчик холодноштамповочного оборудования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18.1843.0922.70. Наладчик холодноштамповочного оборудования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18.1843.0922.71. Наладчик холодноштамповочного оборудования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18.1843.0922.72. Наладчик холодноштамповочного оборудования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18.1843.0922.73. Наладчик холодноштамповочного оборудования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18.1843.0922.74. Наладчик холодноштамповочного оборудования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18.1843.0922.75. Правильщик на машинах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</w:t>
            </w:r>
            <w:r>
              <w:lastRenderedPageBreak/>
              <w:t xml:space="preserve">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18.1843.0922.77. Стропальщик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18.1843.0922.78. Штамповщик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Условия труда на данном рабочем месте должны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процесса. Снижение тяжести трудового процесса. 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18.1843.0922.79. Штамповщик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Условия труда на данном рабочем месте должны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процесса. Снижение тяжести трудового процесса. 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18.1843.0922.80. Штамповщик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Условия труда на данном рабочем месте должны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процесса. Снижение тяжести трудового процесса. 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18.1843.0922.81. Штамповщик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Условия труда на данном рабочем месте должны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процесса. Снижение тяжести трудового процесса. 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</w:t>
            </w:r>
            <w:r>
              <w:lastRenderedPageBreak/>
              <w:t xml:space="preserve">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1086. Участок окраски и транспортировки деталей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18.1843.1086.82А(18.1843.1086.83А; 18.1843.1086.84А; 18.1843.1086.85А). Маляр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18.1843.1086.86.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18.1843.1086.87. Начальник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18.1843.1086.88. Оператор поста управления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18.1843.1086.89А(18.1843.1086.90А; 18.1843.1086.91А; 18.1843.1086.92А; 18.1843.1086.93А). Оператор поста управления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18.1843.1086.94. Распределитель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18.1843.1086.95. Чистильщик металла, отливок, изделий и деталей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3285. Производственно-диспетчерское бюро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18.1843.3285.101. Грузчик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4086. Хозяйственный участок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18.1843.4086.106.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5015. Участок механика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18.1843.5015.112А(18.1843.5015.113А; 18.1843.5015.114А; 18.1843.5015.115А; 18.1843.5015.116А; 18.1843.5015.117А). Слесарь-ремонтник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5016. Участок энергетика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18.1843.5016.118А(18.1843.5016.119А; 18.1843.5016.120А; 18.1843.5016.121А).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19.1905. Термический цех-8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0500. Участок термообработки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19.1905.0500.01А(19.1905.0500.02А). </w:t>
            </w:r>
            <w:proofErr w:type="spellStart"/>
            <w:r>
              <w:t>Наждачник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19.1905.0500.03А(19.1905.0500.04А; 19.1905.0500.05А). Старший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19.1905.0500.06А(19.1905.0500.07А). Термист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процесса; 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19.1905.0500.08. Термист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Организовать рациональные режимы </w:t>
            </w:r>
            <w:r>
              <w:lastRenderedPageBreak/>
              <w:t>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времени </w:t>
            </w:r>
            <w:r>
              <w:lastRenderedPageBreak/>
              <w:t xml:space="preserve">воздействия фактора нагревающего микроклимата; 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19.1905.0500.09А(19.1905.0500.10А). Термист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микроклимата; 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19.1905.0500.11А(19.1905.0500.12А; 19.1905.0500.13А; 19.1905.0500.14А; 19.1905.0500.15А; 19.1905.0500.16А; 19.1905.0500.17А; 19.1905.0500.18А; 19.1905.0500.19А; 19.1905.0500.20А; 19.1905.0500.21А). Термист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микроклимата; снижение тяжести трудового процесса 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19.1905.0500.22. Термист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микроклимата; снижение тяжести трудового процесса 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19.1905.0500.23. Термист на установках ТВЧ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микроклимата; снижение </w:t>
            </w:r>
            <w:r>
              <w:lastRenderedPageBreak/>
              <w:t xml:space="preserve">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19.1905.0500.24А(19.1905.0500.25А; 19.1905.0500.26А). Чистильщик металла, отливок, изделий и деталей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0504. Участок покрытия металлов гальваническим способом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19.1905.0504.27А(19.1905.0504.28А; 19.1905.0504.29А; 19.1905.0504.30А; 19.1905.0504.31А; 19.1905.0504.32А; 19.1905.0504.33А; 19.1905.0504.34А). Гальваник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19.1905.0504.35А(19.1905.0504.36А; 19.1905.0504.37А; 19.1905.0504.38А; 19.1905.0504.39А; 19.1905.0504.40А; 19.1905.0504.41А; 19.1905.0504.42А; 19.1905.0504.43А). Гальваник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19.1905.0504.44. Заливщик </w:t>
            </w:r>
            <w:proofErr w:type="spellStart"/>
            <w:r>
              <w:t>свинцово-оловянистых</w:t>
            </w:r>
            <w:proofErr w:type="spellEnd"/>
            <w:r>
              <w:t xml:space="preserve"> сплавов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микроклимата; 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19.1905.0504.45. Корректировщик ванн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19.1905.0504.46. Корректировщик ванн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19.1905.0504.47. Старший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19.1905.0504.48. Травильщик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>Снижение концентрации вредных веществ в воздухе рабочей зоны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>Снижение уровня воздействия производственного шума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1005. Пружинный участок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19.1905.1005.49.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19.1905.1005.50. Наладчик шлифовальных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19.1905.1005.51. </w:t>
            </w:r>
            <w:proofErr w:type="spellStart"/>
            <w:r>
              <w:t>Пружинщик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19.1905.1005.52А(19.1905.1005.53А; 19.1905.1005.54А; 19.1905.1005.55А). </w:t>
            </w:r>
            <w:proofErr w:type="spellStart"/>
            <w:r>
              <w:lastRenderedPageBreak/>
              <w:t>Пружинщик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</w:t>
            </w:r>
            <w:r>
              <w:lastRenderedPageBreak/>
              <w:t xml:space="preserve">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19.1905.1005.56.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19.1905.1005.57. Старший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19.1905.1005.58. Термист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нагревающего микроклимата; 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19.1905.1005.59. Шлифовщик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19.1905.1005.60А(19.1905.1005.61А). Шлифовщик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4200. Участок механика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19.1905.4200.67А(19.1905.4200.68А; 19.1905.4200.69А; 19.1905.4200.70А; 19.1905.4200.71А; 19.1905.4200.72А; 19.1905.4200.73А). Слесарь-ремонтник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>Снижение уровня воздействия производственного шума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19.1905.4200.74. Электрогазосварщик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</w:t>
            </w:r>
            <w:r>
              <w:lastRenderedPageBreak/>
              <w:t xml:space="preserve">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5200. Участок энергетика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19.1905.5200.75А(19.1905.5200.76А; 19.1905.5200.77А; 19.1905.5200.78А; 19.1905.5200.79А).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18.1811. Термический цех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0517. Участок термообработки № 1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18.1811.0517.01А(18.1811.0517.02А).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18.1811.0517.03. Наладчик оборудования и агрегатов в термообработке (электрическая часть)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18.1811.0517.04. Наладчик оборудования и агрегатов в термообработке (по газу)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18.1811.0517.05. Наладчик оборудования и агрегатов в термообработке (механическая часть)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18.1811.0517.06. Наладчик оборудования и агрегатов в термообработке (ТВЧ)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18.1811.0517.07А(18.1811.0517.08А; 18.1811.0517.09А; 18.1811.0517.10А; 18.1811.0517.11А). Термист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18.1811.0517.12А(18.1811.0517.13А; 18.1811.0517.14А; 18.1811.0517.15А; 18.1811.0517.16А; 18.1811.0517.17А; 18.1811.0517.18А). Термист (Цементация)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18.1811.0517.19А(18.1811.0517.20А). Термист (Гальванический участок)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>Снижение времени воздействия фактора нагревающего микроклимата</w:t>
            </w:r>
          </w:p>
          <w:p w:rsidR="00835BC5" w:rsidRDefault="00835BC5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18.1811.0517.21. Термист на установках ТВЧ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18.1811.0517.22А(18.1811.0517.23А; 18.1811.0517.24А; 18.1811.0517.25А). Чистильщик металла, отливок, изделий и деталей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  <w:p w:rsidR="00835BC5" w:rsidRDefault="00835BC5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0518. Участок термообработки № 2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18.1811.0518.26А(18.1811.0518.27А).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18.1811.0518.28А(18.1811.0518.29А). </w:t>
            </w:r>
            <w:proofErr w:type="spellStart"/>
            <w:r>
              <w:t>Наждачник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18.1811.0518.30А(18.1811.0518.31А; 18.1811.0518.32А; 18.1811.0518.33А; 18.1811.0518.34А; 18.1811.0518.35А; 18.1811.0518.36А; 18.1811.0518.37А; 18.1811.0518.38А). Термист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18.1811.0518.39. Термист </w:t>
            </w:r>
            <w:r>
              <w:lastRenderedPageBreak/>
              <w:t>(Цементация)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Организовать рациональные режимы </w:t>
            </w:r>
            <w:r>
              <w:lastRenderedPageBreak/>
              <w:t>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времени </w:t>
            </w:r>
            <w:r>
              <w:lastRenderedPageBreak/>
              <w:t xml:space="preserve">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18.1811.0518.40А(18.1811.0518.41А; 18.1811.0518.42А). Термист на установках ТВЧ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18.1811.0518.43. Чистильщик металла, отливок, изделий и деталей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  <w:p w:rsidR="00835BC5" w:rsidRDefault="00835BC5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1700. Управление заводами (производствами, цехами) (Директора, начальники цехов, отделов, сменные начальники, заместители)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18.1811.1700.47. Заместитель начальника цеха по производству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18.1811.1700.48А(18.1811.1700.49А; 18.1811.1700.50А; 18.1811.1700.51А; </w:t>
            </w:r>
            <w:r>
              <w:lastRenderedPageBreak/>
              <w:t>18.1811.1700.52А). Начальник смены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1863. Гальванический участок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18.1811.1863.54А(18.1811.1863.55А). Гальваник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18.1811.1863.56А(18.1811.1863.57А). Гальваник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18.1811.1863.58. Корректировщик ванн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18.1811.1863.59.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18.1811.1863.60. Термист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3285. Производственно-диспетчерское бюро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18.1811.3285.61. Грузчик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18.1811.3285.62. Диспетчер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Организовать рациональные режимы </w:t>
            </w:r>
            <w:r>
              <w:lastRenderedPageBreak/>
              <w:t>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4086. Хозяйственный участок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18.1811.4086.66.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5015. Участок механика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18.1811.5015.68. Механик цеха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18.1811.5015.69А(18.1811.5015.70А; 18.1811.5015.71А; 18.1811.5015.72А; 18.1811.5015.73А; 18.1811.5015.74А; 18.1811.5015.75А; 18.1811.5015.76А; 18.1811.5015.77А; 18.1811.5015.78А). Слесарь-ремонтник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18.1811.5015.79. Электрогазосварщик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Снизить уровень воздействия вредного фактора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5016. Участок энергетика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18.1811.5016.80А(18.1811.5016.81А; 18.1811.5016.82А). Газовщик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18.1811.5016.83. Инженер-энергетик 1 категории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18.1811.5016.84. </w:t>
            </w:r>
            <w:proofErr w:type="spellStart"/>
            <w:r>
              <w:t>Огнеупорщик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Применение средств звукопоглощения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18.1811.5016.85А(18.1811.5016.86А; 18.1811.5016.87А; 18.1811.5016.88А). Электромонтер по ремонту и обслуживанию электрооборудования (Участок термообработки №1)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18.1811.5016.89А(18.1811.5016.90А; 18.1811.5016.91А; 18.1811.5016.92А; 18.1811.5016.93А; 18.1811.5016.94А; 18.1811.5016.95А). Электромонтер по ремонту и обслуживанию электрооборудования (Участок термообработки №2)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нагревающего микроклимата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18.1811.5016.96. Энергетик цеха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31.3129. СКБ ДСТ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1368. Бюро испытаний и исследований ДСТ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31.3129.1368.02. Ведущий инженер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6317. Участок сборки опытной ДСТ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31.3129.6317.04А(31.3129.6317.05А; 31.3129.6317.06А; 31.3129.6317.07А; 31.3129.6317.08А). Водитель-испытатель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31.3129.6317.09. Машинист моечных машин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31.3129.6317.10.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31.3129.6317.12. Начальник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При работе в цехе рекомендуется использовать средства индивидуальной защиты органов слуха_x000d__x000a_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38.3384. Центр информационных технологий (ЦИТ)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5702. Участок связи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38.3384.5702.03. Кабельщик-спайщик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38.3384.5702.04А(38.3384.5702.05А; 38.3384.5702.06А). Электромонтер линейных сооружений телефонной связи и радиофикации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38.3384.5702.08. Электромонтер по ремонту и обслуживанию аппаратуры и устройств связи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7845. Участок полиграфии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38.3384.7845.11. Машинист резальных машин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38.3384.7845.13. Оператор копировальных и множительных машин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38.3384.7845.14. Оператор копировальных и множительных машин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Усовершенствовать систему </w:t>
            </w:r>
            <w:r>
              <w:lastRenderedPageBreak/>
              <w:t>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концентрации </w:t>
            </w:r>
            <w:r>
              <w:lastRenderedPageBreak/>
              <w:t xml:space="preserve">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38.3384.7845.15. Переплетчик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38.3384.7845.16. Печатник плоской печати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7857. Бюро сетевой инфраструктуры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38.3384.7857.39А(38.3384.7857.40А). Наладчик контрольно-измерительных приборов и автоматики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38.3384.7857.44. Электромонтер по ремонту и обслуживанию аппаратуры и устройств связи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7865. Бюро сопровождения системы управления персоналом и разработки ПО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19.1908. Цех топливной аппаратуры (ЦТА)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0500. Участок термообработки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19.1908.0500.01. Гальваник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19.1908.0500.02. Старший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19.1908.0500.03А(19.1908.0500.04А; 19.1908.0500.05А; 19.1908.0500.06А; 19.1908.0500.07А; 19.1908.0500.08А). Термист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Микроклимат: Организовать </w:t>
            </w:r>
            <w:r>
              <w:lastRenderedPageBreak/>
              <w:t>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времени </w:t>
            </w:r>
            <w:r>
              <w:lastRenderedPageBreak/>
              <w:t xml:space="preserve">воздействия фактора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19.1908.0500.09А(19.1908.0500.10А). Термист на установках ТВЧ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Микроклимат: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фактора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0616. Участок изготовления распылителя и сборки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19.1908.0616.11. </w:t>
            </w:r>
            <w:proofErr w:type="spellStart"/>
            <w:r>
              <w:t>Доводчик-притирщик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19.1908.0616.12. Машинист моечных машин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19.1908.0616.13.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proofErr w:type="spellStart"/>
            <w:r>
              <w:t>Тяжесть:Рационализация</w:t>
            </w:r>
            <w:proofErr w:type="spellEnd"/>
            <w:r>
              <w:t xml:space="preserve">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19.1908.0616.14А(19.1908.0616.15А).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proofErr w:type="spellStart"/>
            <w:r>
              <w:t>Тяжесть:Рационализация</w:t>
            </w:r>
            <w:proofErr w:type="spellEnd"/>
            <w:r>
              <w:t xml:space="preserve">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19.1908.0616.16.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Шум: Рекомендуется использовать </w:t>
            </w:r>
            <w:r>
              <w:lastRenderedPageBreak/>
              <w:t>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уровня </w:t>
            </w:r>
            <w:r>
              <w:lastRenderedPageBreak/>
              <w:t xml:space="preserve">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proofErr w:type="spellStart"/>
            <w:r>
              <w:t>Тяжесть:Рационализация</w:t>
            </w:r>
            <w:proofErr w:type="spellEnd"/>
            <w:r>
              <w:t xml:space="preserve">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19.1908.0616.17. Начальник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19.1908.0616.18.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19.1908.0616.19.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 при обдуве деталей воздухом.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19.1908.0616.20. Сверловщик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19.1908.0616.21. Сверловщик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19.1908.0616.22. Сверловщик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19.1908.0616.23.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19.1908.0616.24. Шлифовщик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Тяжесть: Рационализация рабочих </w:t>
            </w:r>
            <w:r>
              <w:lastRenderedPageBreak/>
              <w:t>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19.1908.0616.25. Шлифовщик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1031. Участок плунжерной пары и клапанов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19.1908.1031.26А(19.1908.1031.27А). </w:t>
            </w:r>
            <w:proofErr w:type="spellStart"/>
            <w:r>
              <w:t>Доводчик-притирщик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19.1908.1031.28. </w:t>
            </w:r>
            <w:proofErr w:type="spellStart"/>
            <w:r>
              <w:t>Доводчик-притирщик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19.1908.1031.29А(19.1908.1031.30А). </w:t>
            </w:r>
            <w:proofErr w:type="spellStart"/>
            <w:r>
              <w:t>Доводчик-притирщик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19.1908.1031.31. </w:t>
            </w:r>
            <w:proofErr w:type="spellStart"/>
            <w:r>
              <w:t>Доводчик-притирщик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19.1908.1031.32А(19.1908.1031.33А). </w:t>
            </w:r>
            <w:proofErr w:type="spellStart"/>
            <w:r>
              <w:t>Доводчик-притирщик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19.1908.1031.34А(19.1908.1031.35А; 19.1908.1031.36А; 19.1908.1031.37А; 19.1908.1031.38А).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19.1908.1031.39. Наладчик автоматических линий и агрегатных </w:t>
            </w:r>
            <w:r>
              <w:lastRenderedPageBreak/>
              <w:t>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19.1908.1031.40.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19.1908.1031.41А(19.1908.1031.42А).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19.1908.1031.43. Начальник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19.1908.1031.44.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19.1908.1031.45А(19.1908.1031.46А).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19.1908.1031.47А(19.1908.1031.48А; 19.1908.1031.49А; 19.1908.1031.50А; 19.1908.1031.51А; 19.1908.1031.52А; 19.1908.1031.53А; 19.1908.1031.54А; 19.1908.1031.55А; 19.1908.1031.56А; 19.1908.1031.57А; 19.1908.1031.58А; 19.1908.1031.59А; 19.1908.1031.60А). Станочник широкого профиля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19.1908.1031.61. Старший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19.1908.1031.62А(19.1908.1031.63А; 19.1908.1031.64А; 19.1908.1031.65А; 19.1908.1031.66А; 19.1908.1031.67А; 19.1908.1031.68А; 19.1908.1031.69А; 19.1908.1031.70А; 19.1908.1031.71А). Шлифовщик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1070. Участок изготовления турбокомпрессора и сборки насоса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19.1908.1070.72А(19.1908.1070.73А; 19.1908.1070.74А; 19.1908.1070.75А; 19.1908.1070.76А; 19.1908.1070.77А; 19.1908.1070.78А).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19.1908.1070.79.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19.1908.1070.80.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</w:t>
            </w:r>
            <w:r>
              <w:lastRenderedPageBreak/>
              <w:t xml:space="preserve">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19.1908.1070.81. Начальник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19.1908.1070.82. Оператор станков с программным управлением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19.1908.1070.83. Распределитель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19.1908.1070.84А(19.1908.1070.85А). Сверловщик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19.1908.1070.86.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19.1908.1070.87А(19.1908.1070.88А).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19.1908.1070.89. Слесарь механосборочных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</w:t>
            </w:r>
            <w:r>
              <w:lastRenderedPageBreak/>
              <w:t xml:space="preserve">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19.1908.1070.90А(19.1908.1070.91А; 19.1908.1070.92А). Слесарь по топливной аппаратуре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19.1908.1070.93. Старший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19.1908.1070.94. Токарь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Аэрозоли ПФД: 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19.1908.1070.95. Фрезеровщик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Химический: 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1071. Автоматно-механический участок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19.1908.1071.96. </w:t>
            </w:r>
            <w:proofErr w:type="spellStart"/>
            <w:r>
              <w:t>Наждачник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19.1908.1071.97А(19.1908.1071.98А; 19.1908.1071.99А; 19.1908.1071.100А; 19.1908.1071.101А; 19.1908.1071.102А; 19.1908.1071.103А; 19.1908.1071.104А; 19.1908.1071.105А).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19.1908.1071.106.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19.1908.1071.107.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19.1908.1071.108. Начальник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19.1908.1071.109А(19.1908.1071.110А). Станочник широкого профиля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19.1908.1071.111. Старший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19.1908.1071.112. Токарь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</w:t>
            </w:r>
            <w:r>
              <w:lastRenderedPageBreak/>
              <w:t xml:space="preserve">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19.1908.1071.113А(19.1908.1071.114А). Шлифовщик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1700. Управление заводами(производствами, цехами) (директора, начальники цехов, отделов, сменные начальники, заместители)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19.1908.1700.115. Заместитель начальника цеха по подготовке производства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19.1908.1700.116. Заместитель начальника цеха по производству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19.1908.1700.117. Начальник смены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19.1908.1700.118. Начальник цеха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3700. Ремонтно-инструментальный участок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19.1908.3700.119. Слесарь-инструментальщик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19.1908.3700.120. Слесарь-инструментальщик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19.1908.3700.121. Старший мастер участка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19.1908.3700.122. Токарь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</w:t>
            </w:r>
            <w:r>
              <w:lastRenderedPageBreak/>
              <w:t xml:space="preserve">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19.1908.3700.123А(19.1908.3700.124А). Токарь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19.1908.3700.125. Фрезеровщик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19.1908.3700.126. Шлифовщик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3814. Участок инструментального хозяйства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19.1908.3814.127. </w:t>
            </w:r>
            <w:proofErr w:type="spellStart"/>
            <w:r>
              <w:t>Бакелитчик</w:t>
            </w:r>
            <w:proofErr w:type="spellEnd"/>
            <w:r>
              <w:t xml:space="preserve"> (пропитчик)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19.1908.3814.128А(19.1908.3814.129А; 19.1908.3814.130А; 19.1908.3814.131А). Заточник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Тяжесть: Рационализация рабочих </w:t>
            </w:r>
            <w:r>
              <w:lastRenderedPageBreak/>
              <w:t>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19.1908.3814.134А(19.1908.3814.135А; 19.1908.3814.136А; 19.1908.3814.137А; 19.1908.3814.138А). Слесарь-инструментальщик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4200. Участок механика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19.1908.4200.139. Механик цеха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19.1908.4200.140А(19.1908.4200.141А; 19.1908.4200.142А; 19.1908.4200.143А; 19.1908.4200.144А). Слесарь-ремонтник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19.1908.4200.145. Токарь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5200. Участок энергетика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19.1908.5200.146А(19.1908.5200.147А; 19.1908.5200.148А). Слесарь-сантехник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19.1908.5200.149. Электрогазосварщик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proofErr w:type="spellStart"/>
            <w:r>
              <w:t>УФ-излучение</w:t>
            </w:r>
            <w:proofErr w:type="spellEnd"/>
            <w:r>
              <w:t xml:space="preserve">: Рекомендуется использовать средства защиты: специальная одежда, изготовленная из тканей, наименее пропускающих УФИ; для защиты глаз и лица в производственных условиях </w:t>
            </w:r>
            <w:r>
              <w:lastRenderedPageBreak/>
              <w:t>используют очки или щитки со светофильтрами. Дерматологические средства индивидуальной защиты кожи: защитные крема с защитным фактором, поглощающим ультрафиолетовое облучение групп А, В, С не менее 18 единиц.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уровня воздействия вредного фактора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19.1908.5200.150А(19.1908.5200.151А; 19.1908.5200.152А; 19.1908.5200.153А; 19.1908.5200.154А; 19.1908.5200.155А).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19.1908.5200.156. Электромонтер по ремонту и обслуживанию электрооборудования (терм </w:t>
            </w:r>
            <w:proofErr w:type="spellStart"/>
            <w:r>
              <w:t>уч</w:t>
            </w:r>
            <w:proofErr w:type="spellEnd"/>
            <w:r>
              <w:t>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19.1908.5200.157. Электромонтер по ремонту и обслуживанию электрооборудования (намотка)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19.1908.5200.158. Энергетик цеха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8300. Группа технологической подготовки производства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19.1908.8300.159. Ведущий инженер-технолог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19.1908.8300.160. Главный специалист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19.1908.8300.161. Наладчик автоматических линий и агрегатных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30.3070. Цех технологического транспорта (ЦТТ)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4020. Участок подготовки производства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30.3070.4020.02. Аккумуляторщик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Тяжесть: Организовать рациональные режимы труда  и </w:t>
            </w:r>
            <w:r>
              <w:lastRenderedPageBreak/>
              <w:t>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30.3070.4020.03. Аккумуляторщик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30.3070.4020.08А(30.3070.4020.09А; 30.3070.4020.10А; 30.3070.4020.11А). Слесарь по ремонту автомобилей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30.3070.4020.12. Слесарь по ремонту и обслуживанию перегрузочных машин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30.3070.4020.13. Слесарь по топливной аппаратуре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30.3070.4020.14. Слесарь-электрик по ремонту электрооборудования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30.3070.4020.15. Старший мастер по ремонту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30.3070.4020.16. Токарь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30.3070.4020.17. Электромонтер по ремонту и обслуживанию электрооборудования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6141. Участок эксплуатации ЛП, ПИМ, ПДД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30.3070.6141.20. Аккумуляторщик (ПИМ)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30.3070.6141.21А(30.3070.6141.22А; 30.3070.6141.23А). Водитель погрузчика (ПИМ Т-3)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30.3070.6141.24А(30.3070.6141.25А; 30.3070.6141.26А; 30.3070.6141.27А). Водитель погрузчика (ПИМ)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30.3070.6141.28А(30.3070.6141.29А; 30.3070.6141.30А; 30.3070.6141.31А). Водитель электро- и автотележки (ПИМ Т-1)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30.3070.6141.32А(30.3070.6141.33А; 30.3070.6141.34А). Водитель электро- и автотележки (ПИМ)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30.3070.6141.35А(30.3070.6141.36А). Слесарь по ремонту и обслуживанию перегрузочных машин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30.3070.6141.38А(30.3070.6141.39А; 30.3070.6141.40А). Аккумуляторщик (ПДД)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Тяжесть: Организовать рациональные режимы труда  и </w:t>
            </w:r>
            <w:r>
              <w:lastRenderedPageBreak/>
              <w:t>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30.3070.6141.41А(30.3070.6141.42А; 30.3070.6141.43А; 30.3070.6141.44А; 30.3070.6141.45А; 30.3070.6141.46А; 30.3070.6141.47А). Водитель погрузчика (ПДД)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30.3070.6141.48А(30.3070.6141.49А; 30.3070.6141.50А; 30.3070.6141.51А; 30.3070.6141.52А). Водитель электро- и автотележки (ПДД)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30.3070.6141.53. Слесарь по ремонту и обслуживанию перегрузочных машин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30.3070.6141.54. Мастер участка (ЛП)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30.3070.6141.55А(30.3070.6141.56А; 30.3070.6141.57А; 30.3070.6141.58А). Аккумуляторщик (ЛП)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30.3070.6141.59А(30.3070.6141.60А). Транспортировщик в литейном производстве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Тяжесть: Организовать </w:t>
            </w:r>
            <w:r>
              <w:lastRenderedPageBreak/>
              <w:t>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тяжести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Совершенствование технологического оборудования.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вибрации.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30.3070.6141.61А(30.3070.6141.62А). Транспортировщик в литейном производстве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вентиляции. 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зоны. 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Совершенствование технологического оборудования.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вибрации.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30.3070.6141.63А(30.3070.6141.64А). Транспортировщик в литейном производстве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вентиляции. 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зоны. 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Совершенствование технологического оборудования.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вибрации.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30.3070.6141.65. Транспортировщик в </w:t>
            </w:r>
            <w:r>
              <w:lastRenderedPageBreak/>
              <w:t>литейном производстве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Усовершенствовать систему </w:t>
            </w:r>
            <w:r>
              <w:lastRenderedPageBreak/>
              <w:t>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концентрации </w:t>
            </w:r>
            <w:r>
              <w:lastRenderedPageBreak/>
              <w:t xml:space="preserve">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Совершенствование технологического оборудования.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вибрации.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30.3070.6141.66А(30.3070.6141.67А; 30.3070.6141.68А; 30.3070.6141.69А). Транспортировщик в литейном производстве (ЦЦЛ)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30.3070.6141.70А(30.3070.6141.71А). Слесарь по ремонту и обслуживанию перегрузочных машин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6642. Автоколонна №1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30.3070.6642.76А (30.3070.6642.75А). Водитель автомобиля (Форд Фокус № 618)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30.3070.6642.77А(30.3070.6642.78А; 30.3070.6642.79А). Водитель автомобиля (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  <w:r>
              <w:t xml:space="preserve"> № 920)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30.3070.6642.80А(30.3070.6642.81А; 30.3070.6642.82А; 30.3070.6642.83А; 30.3070.6642.84А; 30.3070.6642.85А; 30.3070.6642.86А; 30.3070.6642.87А). Водитель автомобиля (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  <w:r>
              <w:t xml:space="preserve"> № О 213 ОК)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30.3070.6642.81А (30.3070.6642.80А). Водитель автомобиля (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  <w:r>
              <w:t xml:space="preserve"> № Т 619 НВ)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30.3070.6642.82А (30.3070.6642.80А). Водитель автомобиля (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  <w:r>
              <w:t xml:space="preserve"> № О 215 ОК)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30.3070.6642.84А (30.3070.6642.80А). Водитель автомобиля (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  <w:r>
              <w:t xml:space="preserve"> № О 210 ОК)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30.3070.6642.85А (30.3070.6642.80А). Водитель автомобиля (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  <w:r>
              <w:t xml:space="preserve"> № О 221 ОК)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30.3070.6642.86А (30.3070.6642.80А). Водитель автомобиля (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  <w:r>
              <w:t xml:space="preserve"> № О 444 ОК)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30.3070.6642.87А (30.3070.6642.80А). Водитель автомобиля (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  <w:r>
              <w:t xml:space="preserve"> № О 232 ОК)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30.3070.6642.88. Водитель автомобиля (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Хайс</w:t>
            </w:r>
            <w:proofErr w:type="spellEnd"/>
            <w:r>
              <w:t xml:space="preserve"> № 673)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30.3070.6642.89. Водитель автомобиля (Шкода № В 244 ОК)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30.3070.6642.90. Водитель автомобиля (ВМW № О 087 ОО)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30.3070.6642.91. Водитель автомобиля (Фольксваген № 624)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30.3070.6642.93А(30.3070.6642.94А; 30.3070.6642.95А; 30.3070.6642.96А; 30.3070.6642.97А; 30.3070.6642.98А; 30.3070.6642.99А; 30.3070.6642.100А; 30.3070.6642.101А; 30.3070.6642.102А; 30.3070.6642.103А; 30.3070.6642.104А; 30.3070.6642.105А; 30.3070.6642.106А; 30.3070.6642.107А; 30.3070.6642.108А). Водитель автомобиля (ЗИЛ № 147)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Напряженность: Организовать рациональные режимы труда  и </w:t>
            </w:r>
            <w:r>
              <w:lastRenderedPageBreak/>
              <w:t>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30.3070.6642.94А (30.3070.6642.93А). Водитель автомобиля (ЗИЛ № 15)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30.3070.6642.95А (30.3070.6642.93А). Водитель автомобиля (ЗИЛ № 48)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30.3070.6642.96А (30.3070.6642.93А). Водитель автомобиля (ЗИЛ № 77)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30.3070.6642.97А (30.3070.6642.93А). Водитель автомобиля (ЗИЛ № 008)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30.3070.6642.98А (30.3070.6642.93А). Водитель автомобиля (ЗИЛ № 8)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30.3070.6642.99А (30.3070.6642.93А). Водитель автомобиля (ЗИЛ № 71)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30.3070.6642.100А (30.3070.6642.93А). Водитель автомобиля (ЗИЛ № 28)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30.3070.6642.101А (30.3070.6642.93А). Водитель автомобиля (ЗИЛ № 75)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30.3070.6642.102А (30.3070.6642.93А). Водитель автомобиля (ЗИЛ № 1)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30.3070.6642.103А (30.3070.6642.93А). Водитель автомобиля (ЗИЛ № 78)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30.3070.6642.104А (30.3070.6642.93А). Водитель автомобиля (ЗИЛ № 80)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30.3070.6642.105А (30.3070.6642.93А). Водитель автомобиля (ЗИЛ № 100)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30.3070.6642.106А (30.3070.6642.93А). Водитель автомобиля (ЗИЛ № 439)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Вибрация(общ): Организовать рациональные режимы труда  и </w:t>
            </w:r>
            <w:r>
              <w:lastRenderedPageBreak/>
              <w:t>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30.3070.6642.107А (30.3070.6642.93А). Водитель автомобиля (ЗИЛ № 45)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30.3070.6642.108А (30.3070.6642.93А). Водитель автомобиля (ЗИЛ № 22)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30.3070.6642.109. Водитель автомобиля (УРАЛ № 200)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30.3070.6642.110А(30.3070.6642.111А; 30.3070.6642.112А; 30.3070.6642.113А; 30.3070.6642.114А; 30.3070.6642.115А; 30.3070.6642.116А). Водитель автомобиля (КАМАЗ № А 314 НН)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30.3070.6642.111А (30.3070.6642.110А). Водитель автомобиля (КАМАЗ № 120)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30.3070.6642.112А (30.3070.6642.110А). Водитель автомобиля (КАМАЗ № 025)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30.3070.6642.113А (30.3070.6642.110А). Водитель автомобиля (КАМАЗ № 131)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30.3070.6642.114А (30.3070.6642.110А). Водитель автомобиля (КАМАЗ № 118)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30.3070.6642.115А (30.3070.6642.110А). Водитель автомобиля (КАМАЗ № 88)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30.3070.6642.116А (30.3070.6642.110А). Водитель автомобиля (КАМАЗ № 116)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30.3070.6642.117А(30.3070.6642.118А; 30.3070.6642.119А). Водитель автомобиля (МАЗ № 203)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30.3070.6642.118А (30.3070.6642.117А). Водитель автомобиля (МАЗ № 204)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30.3070.6642.119А (30.3070.6642.117А). Водитель автомобиля (МАЗ № 206)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30.3070.6642.120. Водитель автомобиля (ГАЗ № 188)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30.3070.6642.121. Водитель автомобиля (УАЗ № О 984 ТО)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30.3070.6642.122. Водитель погрузчика (ПК-46 № 011)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30.3070.6642.123А(30.3070.6642.124А; 30.3070.6642.125А; 30.3070.6642.126А; 30.3070.6642.127А; 30.3070.6642.128А; 30.3070.6642.129А; 30.3070.6642.130А). Водитель погрузчика (№ 424)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30.3070.6642.131А(30.3070.6642.132А). Машинист бульдозера (Б-11 № 370)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30.3070.6642.132А (30.3070.6642.131А). Машинист бульдозера (Б-11 № 369)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Аэрозоли ПФД: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30.3070.6642.133. Машинист экскаватора (№ 016)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30.3070.6642.134. Тракторист (К-701 № 004)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30.3070.6642.135А(30.3070.6642.136А; 30.3070.6642.137А; 30.3070.6642.138А). Тракторист (МТЗ № 001)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30.3070.6642.136А (30.3070.6642.135А). Тракторист (МТЗ № 014)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30.3070.6642.137А (30.3070.6642.135А). Тракторист (МТЗ № 007)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30.3070.6642.138А (30.3070.6642.135А). Тракторист (МТЗ </w:t>
            </w:r>
            <w:r>
              <w:lastRenderedPageBreak/>
              <w:t>№ 017)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Вибрация(общ): Организовать рациональные режимы труда  и </w:t>
            </w:r>
            <w:r>
              <w:lastRenderedPageBreak/>
              <w:t>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6696. Автоколонна №2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30.3070.6696.142А(30.3070.6696.143А). Водитель автомобиля (ГАЗ № 359)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30.3070.6696.144А(30.3070.6696.145А; 30.3070.6696.146А; 30.3070.6696.147А; 30.3070.6696.148А; 30.3070.6696.149А; 30.3070.6696.150А; 30.3070.6696.151А; 30.3070.6696.152А). Водитель автомобиля (ГАЗ № 212)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30.3070.6696.147А (30.3070.6696.144А). Водитель автомобиля (ГАЗ № 517)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30.3070.6696.150А (30.3070.6696.144А). Водитель автомобиля (ГАЗ № 632)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30.3070.6696.153А(30.3070.6696.154А). Водитель автомобиля (ГАЗ № 431)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30.3070.6696.154А (30.3070.6696.153А). Водитель автомобиля (ГАЗ № У 300 ОМ)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30.3070.6696.155. Водитель автомобиля (Газель № 721)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30.3070.6696.156. Водитель автомобиля (Соболь № 200)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Напряженность: Организовать </w:t>
            </w:r>
            <w:r>
              <w:lastRenderedPageBreak/>
              <w:t>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напряженности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30.3070.6696.157А(30.3070.6696.158А; 30.3070.6696.159А). Водитель автомобиля (ЗИЛ № 702)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30.3070.6696.158А (30.3070.6696.157А). Водитель автомобиля (ЗИЛ № 639)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30.3070.6696.159А (30.3070.6696.157А). Водитель автомобиля (ЗИЛ № 637)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30.3070.6696.160А(30.3070.6696.161А; 30.3070.6696.162А; 30.3070.6696.163А; 30.3070.6696.164А; 30.3070.6696.165А; 30.3070.6696.166А; 30.3070.6696.167А; 30.3070.6696.168А). Водитель автомобиля (КАМАЗ № 312)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30.3070.6696.161А (30.3070.6696.160А). Водитель автомобиля (КАМАЗ № 313)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30.3070.6696.162А (30.3070.6696.160А). Водитель автомобиля (КАМАЗ № 186)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30.3070.6696.163А </w:t>
            </w:r>
            <w:r>
              <w:lastRenderedPageBreak/>
              <w:t>(30.3070.6696.160А). Водитель автомобиля (КАМАЗ № 191)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Вибрация(общ): Организовать </w:t>
            </w:r>
            <w:r>
              <w:lastRenderedPageBreak/>
              <w:t>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времени </w:t>
            </w:r>
            <w:r>
              <w:lastRenderedPageBreak/>
              <w:t xml:space="preserve">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30.3070.6696.164А (30.3070.6696.160А). Водитель автомобиля (КАМАЗ № 361)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30.3070.6696.165А (30.3070.6696.160А). Водитель автомобиля (КАМАЗ № 362)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30.3070.6696.166А (30.3070.6696.160А). Водитель автомобиля (КАМАЗ № 389)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30.3070.6696.167А (30.3070.6696.160А). Водитель автомобиля (КАМАЗ № 468)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30.3070.6696.168А (30.3070.6696.160А). Водитель автомобиля (КАМАЗ № 615)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Напряженность: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18.1804. Цех подготовки производства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0866. Участок по изготовлению и ремонту техоснастки и инструмента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18.1804.0866.01А(18.1804.0866.02А; 18.1804.0866.03А; 18.1804.0866.04А; 18.1804.0866.05А). Слесарь-</w:t>
            </w:r>
            <w:r>
              <w:lastRenderedPageBreak/>
              <w:t>инструментальщик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19.1903. </w:t>
            </w:r>
            <w:proofErr w:type="spellStart"/>
            <w:r>
              <w:rPr>
                <w:b/>
                <w:i/>
              </w:rPr>
              <w:t>Механо-сборочный</w:t>
            </w:r>
            <w:proofErr w:type="spellEnd"/>
            <w:r>
              <w:rPr>
                <w:b/>
                <w:i/>
              </w:rPr>
              <w:t xml:space="preserve"> цех - 6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0914. Участок перспективных двигателей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19.1903.0914.01.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1060. Участок штамповки, сборки, сварки и окраски деталей и узлов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19.1903.1060.02А(19.1903.1060.03А; 19.1903.1060.04А). </w:t>
            </w:r>
            <w:proofErr w:type="spellStart"/>
            <w:r>
              <w:t>Гидропескоструйщик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Для защиты рук от воздействия вибрации рекомендуется применять антивибрационные рукавицы.</w:t>
            </w:r>
          </w:p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локальной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1061. Участок обработки корпусных деталей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19.1903.1061.05А(19.1903.1061.06А). Наладчик станков и манипуляторов с программным управлением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1077. Участок плавления и заливки вкладышей, </w:t>
            </w:r>
            <w:proofErr w:type="spellStart"/>
            <w:r>
              <w:rPr>
                <w:i/>
              </w:rPr>
              <w:t>мехобработки</w:t>
            </w:r>
            <w:proofErr w:type="spellEnd"/>
            <w:r>
              <w:rPr>
                <w:i/>
              </w:rPr>
              <w:t xml:space="preserve"> шестерен и алюминиевых деталей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19.1903.1077.07.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19.1903.1077.08. Наладчик автоматов и полуавтоматов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19.1903.1077.09. Токарь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4200. Участок механика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19.1903.4200.10А(19.1903.4200.11А). </w:t>
            </w:r>
            <w:r>
              <w:lastRenderedPageBreak/>
              <w:t>Слесарь-ремонтник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Рекомендуется использовать </w:t>
            </w:r>
            <w:r>
              <w:lastRenderedPageBreak/>
              <w:t>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уровня </w:t>
            </w:r>
            <w:r>
              <w:lastRenderedPageBreak/>
              <w:t xml:space="preserve">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19.1906. </w:t>
            </w:r>
            <w:proofErr w:type="spellStart"/>
            <w:r>
              <w:rPr>
                <w:b/>
                <w:i/>
              </w:rPr>
              <w:t>Механо-сборочный</w:t>
            </w:r>
            <w:proofErr w:type="spellEnd"/>
            <w:r>
              <w:rPr>
                <w:b/>
                <w:i/>
              </w:rPr>
              <w:t xml:space="preserve"> цех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1069. Участок гидротрансформаторов и конических шестерен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19.1906.1069.01. Резчик на пилах, ножовках и станках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1078. Участок стальных, алюминиевых деталей и сборки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19.1906.1078.02. Наладчик шлифовальных станков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Шум: 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производственного шума.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Вибрация(</w:t>
            </w:r>
            <w:proofErr w:type="spellStart"/>
            <w:r>
              <w:t>лок</w:t>
            </w:r>
            <w:proofErr w:type="spellEnd"/>
            <w:r>
              <w:t>):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Рационализация рабочих мест и рабочей позы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1079. Участок поршневых колец и </w:t>
            </w:r>
            <w:proofErr w:type="spellStart"/>
            <w:r>
              <w:rPr>
                <w:i/>
              </w:rPr>
              <w:t>распредвала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19.1906.1079.03. Шлифовщик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19.1914. Управление технического контроля по двигателям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1127. Бюро технического контроля ЦТЦЛ и ЦОЛ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19.1914.1127.05А(19.1914.1127.06А; 19.1914.1127.07А; 19.1914.1127.08А; 19.1914.1127.09А; 19.1914.1127.10А; 19.1914.1127.11А). Контролер в литейном производстве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19.1914.1127.13А(19.1914.1127.14А). Контролер в литейном производстве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19.1914.1127.15. Контролер по термообработке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1129. Бюро технического </w:t>
            </w:r>
            <w:proofErr w:type="spellStart"/>
            <w:r>
              <w:rPr>
                <w:i/>
              </w:rPr>
              <w:t>контрол</w:t>
            </w:r>
            <w:proofErr w:type="spellEnd"/>
            <w:r>
              <w:rPr>
                <w:i/>
              </w:rPr>
              <w:t xml:space="preserve"> СБ-9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19.1914.1129.18А(19.1914.1129.19А; 19.1914.1129.20А; 19.1914.1129.21А; 19.1914.1129.22А). Контролер станочных 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19.1914.1129.27. Контролер станочных 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1130. Бюро технического контроля МСЦ-6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19.1914.1130.29А(19.1914.1130.30А; 19.1914.1130.31А; 19.1914.1130.32А; 19.1914.1130.33А). Контролер станочных 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19.1914.1130.34. Контролер малярных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1131. Бюро технического контроля </w:t>
            </w:r>
            <w:r>
              <w:rPr>
                <w:i/>
              </w:rPr>
              <w:lastRenderedPageBreak/>
              <w:t>АМЦ, ЦВТС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19.1914.1131.41. Контролер станочных 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Снизить уровень воздействия вредного фактора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1132. Бюро технического контроля МСЦ, МСЦ-4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19.1914.1132.49А(19.1914.1132.50А; 19.1914.1132.51А). Контролер станочных 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19.1914.1132.52. Контролер станочных 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19.1914.1132.53А(19.1914.1132.54А). Контролер станочных 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19.1914.1132.65. Контролер станочных 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1133. Бюро технического контроля Т-8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19.1914.1133.71. Контролер </w:t>
            </w:r>
            <w:proofErr w:type="spellStart"/>
            <w:r>
              <w:t>кузнечно-прессовых</w:t>
            </w:r>
            <w:proofErr w:type="spellEnd"/>
            <w:r>
              <w:t xml:space="preserve">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19.1914.1133.72А(19.1914.1133.73А). Контролер по термообработке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19.1914.1133.74. Контролер по термообработке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19.1914.1133.75. Начальник бюро 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1134. Бюро технического контроля ЦТА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19.1914.1134.80. Контролер станочных 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19.1914.1134.82. Контролер станочных </w:t>
            </w:r>
            <w:r>
              <w:lastRenderedPageBreak/>
              <w:t>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Организовать рациональные режимы </w:t>
            </w:r>
            <w:r>
              <w:lastRenderedPageBreak/>
              <w:t>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напряженности </w:t>
            </w:r>
            <w:r>
              <w:lastRenderedPageBreak/>
              <w:t xml:space="preserve">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19.1914.1134.85. Контролер станочных 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19.1914.1134.86. Контролер станочных 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1135. Бюро технического контроля МСЦ-3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19.1914.1135.88. Начальник бюро 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Рационализация рабочих мест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19.1914.1135.89. Контролер станочных 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Модернизировать систему искусственного освещения. Своевременно менять перегоревшие лампы.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Улучшение качества  освещения. 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Установить (отремонтировать) эталоны для настройки приспособления. Условия труда на данном рабочем месте должно соответствовать  нормам предельно допустимых нагрузок для женщин при подъеме и перемещении тяжестей вручную, согласно Постановлению Правительства № 105 от 06.02.1993г.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>Снижение тяжести трудового процесса.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19.1914.1135.90А(19.1914.1135.91А; 19.1914.1135.92А). Контролер станочных 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Модернизировать систему искусственного освещения. Своевременно менять перегоревшие лампы.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Улучшение качества  освещения.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 xml:space="preserve">1136. Бюро технического контроля </w:t>
            </w:r>
            <w:proofErr w:type="spellStart"/>
            <w:r>
              <w:rPr>
                <w:i/>
              </w:rPr>
              <w:t>ЦИДиПМ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19.1914.1136.93. Контролер станочных и слесарных работ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19.1902. АМЦ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1013. Участок шатуна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19.1902.1013.01. Шлифовщик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1082. Универсальный участок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19.1902.1082.02. </w:t>
            </w:r>
            <w:proofErr w:type="spellStart"/>
            <w:r>
              <w:t>Наждачник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19.1902.1082.03. </w:t>
            </w:r>
            <w:proofErr w:type="spellStart"/>
            <w:r>
              <w:t>Наждачник</w:t>
            </w:r>
            <w:proofErr w:type="spellEnd"/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18.1801. Управление производства инженерных машин (УПИМ)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4259. Ремонтно-механическая мастерская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18.1801.4259.07. Зуборезчик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18.1801.4259.24. Шлифовщик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4906. Участок кранового хозяйства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18.1801.4906.25А(18.1801.4906.26А; 18.1801.4906.27А). Машинист крана (крановщик)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18.1801.4906.28А(18.1801.4906.29А; </w:t>
            </w:r>
            <w:r>
              <w:lastRenderedPageBreak/>
              <w:t>18.1801.4906.30А). Машинист крана (крановщик)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Усовершенствовать систему </w:t>
            </w:r>
            <w:r>
              <w:lastRenderedPageBreak/>
              <w:t>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концентрации </w:t>
            </w:r>
            <w:r>
              <w:lastRenderedPageBreak/>
              <w:t xml:space="preserve">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18.1801.4906.31А(18.1801.4906.32А; 18.1801.4906.33А; 18.1801.4906.34А; 18.1801.4906.35А; 18.1801.4906.36А). Машинист крана (крановщик)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18.1801.4906.37А(18.1801.4906.38А; 18.1801.4906.39А). Машинист крана (крановщик)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18.1801.4906.40А(18.1801.4906.41А; 18.1801.4906.42А). Машинист крана (крановщик)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18.1801.4906.43. Машинист крана (крановщик)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18.1801.4906.44А(18.1801.4906.45А; 18.1801.4906.46А; 18.1801.4906.47А). Машинист крана (крановщик)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18.1801.4906.48. Машинист крана (крановщик)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18.1801.4906.49А(18.1801.4906.50А; 18.1801.4906.51А; 18.1801.4906.52А; 18.1801.4906.53А). Машинист крана (крановщик)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 xml:space="preserve">18.1801.4906.54А(18.1801.4906.55А; </w:t>
            </w:r>
            <w:r>
              <w:lastRenderedPageBreak/>
              <w:t>18.1801.4906.56А; 18.1801.4906.57А). Машинист крана (крановщик)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Усовершенствовать систему </w:t>
            </w:r>
            <w:r>
              <w:lastRenderedPageBreak/>
              <w:t>вентиляции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lastRenderedPageBreak/>
              <w:t xml:space="preserve">Снижение концентрации </w:t>
            </w:r>
            <w:r>
              <w:lastRenderedPageBreak/>
              <w:t xml:space="preserve">вредных веществ в воздухе рабочей зоны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 xml:space="preserve">Руководитель структурного </w:t>
            </w:r>
            <w:r>
              <w:lastRenderedPageBreak/>
              <w:t>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Default="00835BC5" w:rsidP="00C96431">
            <w:pPr>
              <w:pStyle w:val="aa"/>
              <w:jc w:val="left"/>
            </w:pP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5100. Отдел главного энергетика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rPr>
                <w:i/>
              </w:rPr>
            </w:pPr>
            <w:r>
              <w:rPr>
                <w:i/>
              </w:rPr>
              <w:t>5219. Участок хозяйственного обеспечения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</w:p>
        </w:tc>
        <w:tc>
          <w:tcPr>
            <w:tcW w:w="2150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2751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18.1801.5219.64А(18.1801.5219.65А; 18.1801.5219.66А; 18.1801.5219.67А; 18.1801.5219.68А; 18.1801.5219.69А; 18.1801.5219.70А). Грузчик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18.1801.5219.79А(18.1801.5219.80А; 18.1801.5219.81А; 18.1801.5219.82А; 18.1801.5219.83А; 18.1801.5219.84А; 18.1801.5219.85А; 18.1801.5219.86А; 18.1801.5219.87А).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18.1801.5219.88.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18.1801.5219.89.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18.1801.5219.90.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18.1801.5219.91</w:t>
            </w:r>
            <w:proofErr w:type="gramStart"/>
            <w:r>
              <w:t>А</w:t>
            </w:r>
            <w:proofErr w:type="gramEnd"/>
            <w:r>
              <w:t>(18.1801.5219.92А).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18.1801.5219.93.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18.1801.5219.94.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18.1801.5219.95.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18.1801.5219.96</w:t>
            </w:r>
            <w:proofErr w:type="gramStart"/>
            <w:r>
              <w:t>А</w:t>
            </w:r>
            <w:proofErr w:type="gramEnd"/>
            <w:r>
              <w:t>(18.1801.5219.97А).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lastRenderedPageBreak/>
              <w:t>18.1801.5219.98.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18.1801.5219.99.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18.1801.5219.100.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18.1801.5219.101.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18.1801.5219.102.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  <w:tr w:rsidR="00835BC5" w:rsidRPr="00C80701" w:rsidTr="002B2574">
        <w:trPr>
          <w:jc w:val="center"/>
        </w:trPr>
        <w:tc>
          <w:tcPr>
            <w:tcW w:w="3590" w:type="dxa"/>
            <w:vAlign w:val="center"/>
          </w:tcPr>
          <w:p w:rsidR="00835BC5" w:rsidRPr="00C96431" w:rsidRDefault="00835BC5" w:rsidP="00C96431">
            <w:pPr>
              <w:pStyle w:val="aa"/>
              <w:jc w:val="left"/>
            </w:pPr>
            <w:r>
              <w:t>18.1801.5219.103. Уборщик производственных и служебных помещений</w:t>
            </w:r>
          </w:p>
        </w:tc>
        <w:tc>
          <w:tcPr>
            <w:tcW w:w="3408" w:type="dxa"/>
            <w:vAlign w:val="center"/>
          </w:tcPr>
          <w:p w:rsidR="00835BC5" w:rsidRDefault="00835BC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541" w:type="dxa"/>
            <w:vAlign w:val="center"/>
          </w:tcPr>
          <w:p w:rsidR="00835BC5" w:rsidRDefault="00835B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50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До 31.12.2018 г.</w:t>
            </w:r>
          </w:p>
        </w:tc>
        <w:tc>
          <w:tcPr>
            <w:tcW w:w="2751" w:type="dxa"/>
            <w:vAlign w:val="center"/>
          </w:tcPr>
          <w:p w:rsidR="00835BC5" w:rsidRPr="00C80701" w:rsidRDefault="00835BC5" w:rsidP="00FF48AC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123" w:type="dxa"/>
            <w:vAlign w:val="center"/>
          </w:tcPr>
          <w:p w:rsidR="00835BC5" w:rsidRPr="00C80701" w:rsidRDefault="00835BC5" w:rsidP="00DB70BA">
            <w:pPr>
              <w:pStyle w:val="aa"/>
            </w:pPr>
          </w:p>
        </w:tc>
      </w:tr>
    </w:tbl>
    <w:p w:rsidR="00DB70BA" w:rsidRPr="00C80701" w:rsidRDefault="00DB70BA" w:rsidP="00DB70BA">
      <w:pPr>
        <w:rPr>
          <w:sz w:val="20"/>
        </w:rPr>
      </w:pPr>
    </w:p>
    <w:p w:rsidR="00DB70BA" w:rsidRPr="00781C7A" w:rsidRDefault="00DB70BA" w:rsidP="00DB70BA">
      <w:pPr>
        <w:rPr>
          <w:sz w:val="20"/>
        </w:rPr>
      </w:pPr>
      <w:r w:rsidRPr="00781C7A">
        <w:rPr>
          <w:sz w:val="20"/>
        </w:rPr>
        <w:t>Дата составления:</w:t>
      </w:r>
      <w:r w:rsidR="00FD5E7D" w:rsidRPr="00781C7A">
        <w:rPr>
          <w:rStyle w:val="a9"/>
          <w:sz w:val="20"/>
        </w:rPr>
        <w:t xml:space="preserve"> </w:t>
      </w:r>
      <w:fldSimple w:instr=" DOCVARIABLE fill_date \* MERGEFORMAT ">
        <w:r w:rsidR="00781C7A" w:rsidRPr="00E0406A">
          <w:rPr>
            <w:rStyle w:val="a9"/>
            <w:sz w:val="20"/>
          </w:rPr>
          <w:t>1</w:t>
        </w:r>
        <w:r w:rsidR="00E0406A" w:rsidRPr="00E0406A">
          <w:rPr>
            <w:rStyle w:val="a9"/>
            <w:sz w:val="20"/>
          </w:rPr>
          <w:t>5</w:t>
        </w:r>
        <w:r w:rsidR="00781C7A" w:rsidRPr="00E0406A">
          <w:rPr>
            <w:sz w:val="20"/>
            <w:u w:val="single"/>
          </w:rPr>
          <w:t>.12.2017</w:t>
        </w:r>
      </w:fldSimple>
      <w:r w:rsidR="00FD5E7D" w:rsidRPr="00781C7A">
        <w:rPr>
          <w:rStyle w:val="a9"/>
          <w:sz w:val="20"/>
        </w:rPr>
        <w:t> </w:t>
      </w:r>
    </w:p>
    <w:p w:rsidR="0065289A" w:rsidRPr="00C80701" w:rsidRDefault="0065289A" w:rsidP="009A1326">
      <w:pPr>
        <w:rPr>
          <w:sz w:val="20"/>
        </w:rPr>
      </w:pPr>
    </w:p>
    <w:p w:rsidR="009D6532" w:rsidRPr="00C80701" w:rsidRDefault="009D6532" w:rsidP="009D6532">
      <w:pPr>
        <w:rPr>
          <w:b/>
          <w:sz w:val="20"/>
        </w:rPr>
      </w:pPr>
      <w:r w:rsidRPr="00C80701">
        <w:rPr>
          <w:b/>
          <w:sz w:val="20"/>
        </w:rPr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C80701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C80701" w:rsidRDefault="00C96431" w:rsidP="009D6532">
            <w:pPr>
              <w:pStyle w:val="aa"/>
            </w:pPr>
            <w:r>
              <w:t>Технический директор</w:t>
            </w:r>
          </w:p>
        </w:tc>
        <w:tc>
          <w:tcPr>
            <w:tcW w:w="283" w:type="dxa"/>
            <w:vAlign w:val="bottom"/>
          </w:tcPr>
          <w:p w:rsidR="009D6532" w:rsidRPr="00C80701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C80701" w:rsidRDefault="00C96431" w:rsidP="009D6532">
            <w:pPr>
              <w:pStyle w:val="aa"/>
            </w:pPr>
            <w:proofErr w:type="spellStart"/>
            <w:r>
              <w:t>Кузьменко</w:t>
            </w:r>
            <w:proofErr w:type="spellEnd"/>
            <w:r>
              <w:t xml:space="preserve"> Виталий Юрьевич</w:t>
            </w: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</w:pPr>
          </w:p>
        </w:tc>
      </w:tr>
      <w:tr w:rsidR="009D6532" w:rsidRPr="00C80701" w:rsidTr="00C9643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C8070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r w:rsidRPr="00C8070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r w:rsidRPr="00C80701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r w:rsidRPr="00C80701">
              <w:rPr>
                <w:vertAlign w:val="superscript"/>
              </w:rPr>
              <w:t>(дата)</w:t>
            </w:r>
          </w:p>
        </w:tc>
      </w:tr>
      <w:tr w:rsidR="00C96431" w:rsidRPr="00C80701" w:rsidTr="00F4013F">
        <w:trPr>
          <w:trHeight w:val="284"/>
        </w:trPr>
        <w:tc>
          <w:tcPr>
            <w:tcW w:w="11275" w:type="dxa"/>
            <w:gridSpan w:val="7"/>
            <w:shd w:val="clear" w:color="auto" w:fill="auto"/>
            <w:vAlign w:val="bottom"/>
          </w:tcPr>
          <w:p w:rsidR="00C96431" w:rsidRPr="00C96431" w:rsidRDefault="00C96431" w:rsidP="00C96431">
            <w:pPr>
              <w:pStyle w:val="aa"/>
              <w:jc w:val="left"/>
            </w:pPr>
            <w:r>
              <w:t>Заместитель председателя комиссии по проведению специальной оценки условий труда</w:t>
            </w:r>
          </w:p>
        </w:tc>
      </w:tr>
      <w:tr w:rsidR="00C96431" w:rsidRPr="00C96431" w:rsidTr="00C9643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  <w:r>
              <w:t>Председатель профсоюзного комитета ООО "ЧТЗ-УРАЛТРАК" (по согласованию)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  <w:r>
              <w:t>Косых Олег Максимович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</w:tr>
      <w:tr w:rsidR="00C96431" w:rsidRPr="00C96431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  <w:r w:rsidRPr="00C964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  <w:r w:rsidRPr="00C964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  <w:r w:rsidRPr="00C96431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  <w:r w:rsidRPr="00C96431">
              <w:rPr>
                <w:vertAlign w:val="superscript"/>
              </w:rPr>
              <w:t>(дата)</w:t>
            </w:r>
          </w:p>
        </w:tc>
      </w:tr>
    </w:tbl>
    <w:p w:rsidR="009D6532" w:rsidRPr="00C80701" w:rsidRDefault="009D6532" w:rsidP="009D6532">
      <w:pPr>
        <w:rPr>
          <w:sz w:val="20"/>
        </w:rPr>
      </w:pPr>
      <w:r w:rsidRPr="00C80701">
        <w:rPr>
          <w:b/>
          <w:sz w:val="20"/>
        </w:rPr>
        <w:t>Члены комиссии по проведению специальной оценки условий труда</w:t>
      </w:r>
      <w:r w:rsidRPr="00C80701">
        <w:rPr>
          <w:sz w:val="20"/>
        </w:rPr>
        <w:t>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C80701" w:rsidTr="00C9643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C80701" w:rsidRDefault="00C96431" w:rsidP="009D6532">
            <w:pPr>
              <w:pStyle w:val="aa"/>
            </w:pPr>
            <w:r>
              <w:t>Начальник управления по работе с персоналом</w:t>
            </w:r>
          </w:p>
        </w:tc>
        <w:tc>
          <w:tcPr>
            <w:tcW w:w="283" w:type="dxa"/>
            <w:vAlign w:val="bottom"/>
          </w:tcPr>
          <w:p w:rsidR="009D6532" w:rsidRPr="00C80701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C80701" w:rsidRDefault="00C96431" w:rsidP="009D6532">
            <w:pPr>
              <w:pStyle w:val="aa"/>
            </w:pPr>
            <w:r>
              <w:t>Балашов Юрий Владимирович</w:t>
            </w: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</w:pPr>
          </w:p>
        </w:tc>
      </w:tr>
      <w:tr w:rsidR="009D6532" w:rsidRPr="00C80701" w:rsidTr="00C9643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C8070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r w:rsidRPr="00C8070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r w:rsidRPr="00C80701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r w:rsidRPr="00C80701">
              <w:rPr>
                <w:vertAlign w:val="superscript"/>
              </w:rPr>
              <w:t>(дата)</w:t>
            </w:r>
          </w:p>
        </w:tc>
      </w:tr>
      <w:tr w:rsidR="00C96431" w:rsidRPr="00C96431" w:rsidTr="00C9643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  <w:r>
              <w:t>Начальник управления по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  <w:proofErr w:type="spellStart"/>
            <w:r>
              <w:t>Бронских</w:t>
            </w:r>
            <w:proofErr w:type="spellEnd"/>
            <w:r>
              <w:t xml:space="preserve"> Семен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</w:tr>
      <w:tr w:rsidR="00C96431" w:rsidRPr="00C96431" w:rsidTr="00C9643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  <w:r w:rsidRPr="00C964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  <w:r w:rsidRPr="00C964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  <w:r w:rsidRPr="00C964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  <w:r w:rsidRPr="00C96431">
              <w:rPr>
                <w:vertAlign w:val="superscript"/>
              </w:rPr>
              <w:t>(дата)</w:t>
            </w:r>
          </w:p>
        </w:tc>
      </w:tr>
      <w:tr w:rsidR="00C96431" w:rsidRPr="00C96431" w:rsidTr="00C9643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  <w:r>
              <w:t>Ведущий 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  <w:r>
              <w:t>Дугина Алеся Геннадьевна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431" w:rsidRPr="00C96431" w:rsidRDefault="00C96431" w:rsidP="009D6532">
            <w:pPr>
              <w:pStyle w:val="aa"/>
            </w:pPr>
          </w:p>
        </w:tc>
      </w:tr>
      <w:tr w:rsidR="00C96431" w:rsidRPr="00C96431" w:rsidTr="00C9643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  <w:r w:rsidRPr="00C964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  <w:r w:rsidRPr="00C964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  <w:r w:rsidRPr="00C964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96431" w:rsidRPr="00C96431" w:rsidRDefault="00C96431" w:rsidP="009D6532">
            <w:pPr>
              <w:pStyle w:val="aa"/>
              <w:rPr>
                <w:vertAlign w:val="superscript"/>
              </w:rPr>
            </w:pPr>
            <w:r w:rsidRPr="00C96431">
              <w:rPr>
                <w:vertAlign w:val="superscript"/>
              </w:rPr>
              <w:t>(дата)</w:t>
            </w:r>
          </w:p>
        </w:tc>
      </w:tr>
    </w:tbl>
    <w:p w:rsidR="00ED4B2C" w:rsidRDefault="00ED4B2C" w:rsidP="00C45714">
      <w:pPr>
        <w:rPr>
          <w:b/>
          <w:sz w:val="20"/>
        </w:rPr>
      </w:pPr>
    </w:p>
    <w:p w:rsidR="00ED4B2C" w:rsidRDefault="00ED4B2C">
      <w:pPr>
        <w:rPr>
          <w:b/>
          <w:sz w:val="20"/>
        </w:rPr>
      </w:pPr>
      <w:r>
        <w:rPr>
          <w:b/>
          <w:sz w:val="20"/>
        </w:rPr>
        <w:br w:type="page"/>
      </w:r>
    </w:p>
    <w:p w:rsidR="00C45714" w:rsidRPr="00C80701" w:rsidRDefault="00C45714" w:rsidP="00C45714">
      <w:pPr>
        <w:rPr>
          <w:sz w:val="20"/>
        </w:rPr>
      </w:pPr>
      <w:r w:rsidRPr="00C80701">
        <w:rPr>
          <w:b/>
          <w:sz w:val="20"/>
        </w:rPr>
        <w:lastRenderedPageBreak/>
        <w:t>Экспер</w:t>
      </w:r>
      <w:proofErr w:type="gramStart"/>
      <w:r w:rsidRPr="00C80701">
        <w:rPr>
          <w:b/>
          <w:sz w:val="20"/>
        </w:rPr>
        <w:t>т(</w:t>
      </w:r>
      <w:proofErr w:type="spellStart"/>
      <w:proofErr w:type="gramEnd"/>
      <w:r w:rsidRPr="00C80701">
        <w:rPr>
          <w:b/>
          <w:sz w:val="20"/>
        </w:rPr>
        <w:t>ы</w:t>
      </w:r>
      <w:proofErr w:type="spellEnd"/>
      <w:r w:rsidRPr="00C80701">
        <w:rPr>
          <w:b/>
          <w:sz w:val="20"/>
        </w:rPr>
        <w:t xml:space="preserve">) </w:t>
      </w:r>
      <w:r w:rsidR="00056BFC" w:rsidRPr="00C80701">
        <w:rPr>
          <w:b/>
          <w:sz w:val="20"/>
        </w:rPr>
        <w:t>организации, проводившей специальную оценку условий труда</w:t>
      </w:r>
      <w:r w:rsidRPr="00C80701">
        <w:rPr>
          <w:sz w:val="20"/>
        </w:rPr>
        <w:t>:</w:t>
      </w:r>
    </w:p>
    <w:tbl>
      <w:tblPr>
        <w:tblW w:w="11307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C96431" w:rsidTr="00C96431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96431" w:rsidRDefault="00C96431" w:rsidP="00C45714">
            <w:pPr>
              <w:pStyle w:val="aa"/>
            </w:pPr>
            <w:r w:rsidRPr="00C96431"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96431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96431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96431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96431" w:rsidRDefault="00C96431" w:rsidP="00C45714">
            <w:pPr>
              <w:pStyle w:val="aa"/>
            </w:pPr>
            <w:r w:rsidRPr="00C96431">
              <w:t>Товина Екатерина Евгеньевна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96431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96431" w:rsidRDefault="00C45714" w:rsidP="00C45714">
            <w:pPr>
              <w:pStyle w:val="aa"/>
            </w:pPr>
          </w:p>
        </w:tc>
      </w:tr>
      <w:tr w:rsidR="00C45714" w:rsidRPr="00C96431" w:rsidTr="00C96431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C96431" w:rsidRDefault="00C96431" w:rsidP="00C45714">
            <w:pPr>
              <w:pStyle w:val="aa"/>
              <w:rPr>
                <w:b/>
                <w:vertAlign w:val="superscript"/>
              </w:rPr>
            </w:pPr>
            <w:r w:rsidRPr="00C96431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</w:tcPr>
          <w:p w:rsidR="00C45714" w:rsidRPr="00C96431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C96431" w:rsidRDefault="00C96431" w:rsidP="00C45714">
            <w:pPr>
              <w:pStyle w:val="aa"/>
              <w:rPr>
                <w:b/>
                <w:vertAlign w:val="superscript"/>
              </w:rPr>
            </w:pPr>
            <w:r w:rsidRPr="00C964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C96431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C96431" w:rsidRDefault="00C96431" w:rsidP="00C45714">
            <w:pPr>
              <w:pStyle w:val="aa"/>
              <w:rPr>
                <w:b/>
                <w:vertAlign w:val="superscript"/>
              </w:rPr>
            </w:pPr>
            <w:r w:rsidRPr="00C964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C96431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C96431" w:rsidRDefault="00C96431" w:rsidP="00C45714">
            <w:pPr>
              <w:pStyle w:val="aa"/>
              <w:rPr>
                <w:vertAlign w:val="superscript"/>
              </w:rPr>
            </w:pPr>
            <w:r w:rsidRPr="00C96431">
              <w:rPr>
                <w:vertAlign w:val="superscript"/>
              </w:rPr>
              <w:t>(дата)</w:t>
            </w:r>
          </w:p>
        </w:tc>
      </w:tr>
    </w:tbl>
    <w:p w:rsidR="001B06AD" w:rsidRPr="00C80701" w:rsidRDefault="001B06AD" w:rsidP="001B06AD"/>
    <w:sectPr w:rsidR="001B06AD" w:rsidRPr="00C80701" w:rsidSect="00F401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B2C" w:rsidRPr="00304581" w:rsidRDefault="00ED4B2C" w:rsidP="00516944">
      <w:pPr>
        <w:rPr>
          <w:szCs w:val="24"/>
        </w:rPr>
      </w:pPr>
      <w:r>
        <w:separator/>
      </w:r>
    </w:p>
  </w:endnote>
  <w:endnote w:type="continuationSeparator" w:id="1">
    <w:p w:rsidR="00ED4B2C" w:rsidRPr="00304581" w:rsidRDefault="00ED4B2C" w:rsidP="00516944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B2C" w:rsidRDefault="00ED4B2C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B2C" w:rsidRDefault="00ED4B2C">
    <w:pPr>
      <w:pStyle w:val="ad"/>
      <w:jc w:val="right"/>
    </w:pPr>
    <w:r>
      <w:t xml:space="preserve">Страница </w:t>
    </w:r>
    <w:r>
      <w:rPr>
        <w:b/>
        <w:szCs w:val="24"/>
      </w:rPr>
      <w:fldChar w:fldCharType="begin"/>
    </w:r>
    <w:r>
      <w:rPr>
        <w:b/>
      </w:rPr>
      <w:instrText>PAGE</w:instrText>
    </w:r>
    <w:r>
      <w:rPr>
        <w:b/>
        <w:szCs w:val="24"/>
      </w:rPr>
      <w:fldChar w:fldCharType="separate"/>
    </w:r>
    <w:r>
      <w:rPr>
        <w:b/>
        <w:noProof/>
      </w:rPr>
      <w:t>187</w:t>
    </w:r>
    <w:r>
      <w:rPr>
        <w:b/>
        <w:szCs w:val="24"/>
      </w:rPr>
      <w:fldChar w:fldCharType="end"/>
    </w:r>
    <w:r>
      <w:t xml:space="preserve"> из </w:t>
    </w:r>
    <w:r>
      <w:rPr>
        <w:b/>
        <w:szCs w:val="24"/>
      </w:rPr>
      <w:fldChar w:fldCharType="begin"/>
    </w:r>
    <w:r>
      <w:rPr>
        <w:b/>
      </w:rPr>
      <w:instrText>NUMPAGES</w:instrText>
    </w:r>
    <w:r>
      <w:rPr>
        <w:b/>
        <w:szCs w:val="24"/>
      </w:rPr>
      <w:fldChar w:fldCharType="separate"/>
    </w:r>
    <w:r>
      <w:rPr>
        <w:b/>
        <w:noProof/>
      </w:rPr>
      <w:t>187</w:t>
    </w:r>
    <w:r>
      <w:rPr>
        <w:b/>
        <w:szCs w:val="24"/>
      </w:rPr>
      <w:fldChar w:fldCharType="end"/>
    </w:r>
  </w:p>
  <w:p w:rsidR="00ED4B2C" w:rsidRDefault="00ED4B2C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B2C" w:rsidRDefault="00ED4B2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B2C" w:rsidRPr="00304581" w:rsidRDefault="00ED4B2C" w:rsidP="00516944">
      <w:pPr>
        <w:rPr>
          <w:szCs w:val="24"/>
        </w:rPr>
      </w:pPr>
      <w:r>
        <w:separator/>
      </w:r>
    </w:p>
  </w:footnote>
  <w:footnote w:type="continuationSeparator" w:id="1">
    <w:p w:rsidR="00ED4B2C" w:rsidRPr="00304581" w:rsidRDefault="00ED4B2C" w:rsidP="00516944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B2C" w:rsidRDefault="00ED4B2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B2C" w:rsidRDefault="00ED4B2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B2C" w:rsidRDefault="00ED4B2C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attachedTemplate r:id="rId1"/>
  <w:stylePaneFormatFilter w:val="3F01"/>
  <w:defaultTabStop w:val="708"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ceh_info" w:val=" Общество с ограниченной ответственностью «Челябинский тракторный завод-УРАЛТРАК» "/>
    <w:docVar w:name="fill_date" w:val="18.12.2017"/>
    <w:docVar w:name="org_name" w:val="     "/>
    <w:docVar w:name="pers_guids" w:val="66B5A32D0E9C47258C66436A1A1CB5EB@003-391-286 15"/>
    <w:docVar w:name="pers_snils" w:val="66B5A32D0E9C47258C66436A1A1CB5EB@003-391-286 15"/>
    <w:docVar w:name="rbtd_name" w:val="Общество с ограниченной ответственностью «Челябинский тракторный завод-УРАЛТРАК»"/>
    <w:docVar w:name="sv_docs" w:val="1"/>
  </w:docVars>
  <w:rsids>
    <w:rsidRoot w:val="008216C8"/>
    <w:rsid w:val="0002033E"/>
    <w:rsid w:val="00056BFC"/>
    <w:rsid w:val="0007776A"/>
    <w:rsid w:val="00093D2E"/>
    <w:rsid w:val="000C4AB3"/>
    <w:rsid w:val="000C5130"/>
    <w:rsid w:val="000F434C"/>
    <w:rsid w:val="00196135"/>
    <w:rsid w:val="001A7AC3"/>
    <w:rsid w:val="001B06AD"/>
    <w:rsid w:val="00237B32"/>
    <w:rsid w:val="002B2574"/>
    <w:rsid w:val="002F538C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16944"/>
    <w:rsid w:val="00547088"/>
    <w:rsid w:val="005567D6"/>
    <w:rsid w:val="005645F0"/>
    <w:rsid w:val="00572AE0"/>
    <w:rsid w:val="00584289"/>
    <w:rsid w:val="00592402"/>
    <w:rsid w:val="005F64E6"/>
    <w:rsid w:val="0065289A"/>
    <w:rsid w:val="0067226F"/>
    <w:rsid w:val="006E662C"/>
    <w:rsid w:val="006F785E"/>
    <w:rsid w:val="00725C51"/>
    <w:rsid w:val="00781C7A"/>
    <w:rsid w:val="00820552"/>
    <w:rsid w:val="008216C8"/>
    <w:rsid w:val="00835BC5"/>
    <w:rsid w:val="00842174"/>
    <w:rsid w:val="00896335"/>
    <w:rsid w:val="008B4051"/>
    <w:rsid w:val="008C0968"/>
    <w:rsid w:val="008E2D12"/>
    <w:rsid w:val="009647F7"/>
    <w:rsid w:val="009A1326"/>
    <w:rsid w:val="009D6532"/>
    <w:rsid w:val="009F21DB"/>
    <w:rsid w:val="00A026A4"/>
    <w:rsid w:val="00A567D1"/>
    <w:rsid w:val="00AC7889"/>
    <w:rsid w:val="00B12F45"/>
    <w:rsid w:val="00B1405F"/>
    <w:rsid w:val="00B3448B"/>
    <w:rsid w:val="00B5534B"/>
    <w:rsid w:val="00B931DE"/>
    <w:rsid w:val="00BA560A"/>
    <w:rsid w:val="00BD0A92"/>
    <w:rsid w:val="00C0355B"/>
    <w:rsid w:val="00C45714"/>
    <w:rsid w:val="00C80701"/>
    <w:rsid w:val="00C93056"/>
    <w:rsid w:val="00C96431"/>
    <w:rsid w:val="00CA2E96"/>
    <w:rsid w:val="00CD2568"/>
    <w:rsid w:val="00CE284F"/>
    <w:rsid w:val="00D11966"/>
    <w:rsid w:val="00DB70BA"/>
    <w:rsid w:val="00DC0F74"/>
    <w:rsid w:val="00DD6622"/>
    <w:rsid w:val="00DE6EA8"/>
    <w:rsid w:val="00E0406A"/>
    <w:rsid w:val="00E25119"/>
    <w:rsid w:val="00E458F1"/>
    <w:rsid w:val="00E6355E"/>
    <w:rsid w:val="00EB7BDE"/>
    <w:rsid w:val="00EC5373"/>
    <w:rsid w:val="00ED4B2C"/>
    <w:rsid w:val="00F262EE"/>
    <w:rsid w:val="00F4013F"/>
    <w:rsid w:val="00F835B0"/>
    <w:rsid w:val="00FD4EE4"/>
    <w:rsid w:val="00FD5E7D"/>
    <w:rsid w:val="00FE469B"/>
    <w:rsid w:val="00FF4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5169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16944"/>
    <w:rPr>
      <w:sz w:val="24"/>
    </w:rPr>
  </w:style>
  <w:style w:type="paragraph" w:styleId="ad">
    <w:name w:val="footer"/>
    <w:basedOn w:val="a"/>
    <w:link w:val="ae"/>
    <w:uiPriority w:val="99"/>
    <w:rsid w:val="0051694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1694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156</TotalTime>
  <Pages>187</Pages>
  <Words>49452</Words>
  <Characters>438595</Characters>
  <Application>Microsoft Office Word</Application>
  <DocSecurity>0</DocSecurity>
  <Lines>3654</Lines>
  <Paragraphs>974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487073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user-nii</dc:creator>
  <cp:lastModifiedBy>user</cp:lastModifiedBy>
  <cp:revision>10</cp:revision>
  <cp:lastPrinted>2018-05-22T04:02:00Z</cp:lastPrinted>
  <dcterms:created xsi:type="dcterms:W3CDTF">2017-12-15T05:23:00Z</dcterms:created>
  <dcterms:modified xsi:type="dcterms:W3CDTF">2018-05-22T04:27:00Z</dcterms:modified>
</cp:coreProperties>
</file>